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81" w:rsidRDefault="006A5681" w:rsidP="003E6DA5">
      <w:pPr>
        <w:pStyle w:val="Default"/>
        <w:rPr>
          <w:bCs/>
        </w:rPr>
      </w:pPr>
    </w:p>
    <w:p w:rsidR="006A5681" w:rsidRDefault="006A5681" w:rsidP="003E6DA5">
      <w:pPr>
        <w:pStyle w:val="Default"/>
        <w:rPr>
          <w:bCs/>
        </w:rPr>
      </w:pPr>
    </w:p>
    <w:p w:rsidR="006A5681" w:rsidRDefault="006A5681" w:rsidP="003E6DA5">
      <w:pPr>
        <w:pStyle w:val="Default"/>
      </w:pPr>
      <w:r>
        <w:rPr>
          <w:bCs/>
        </w:rPr>
        <w:t xml:space="preserve">                                                                                              </w:t>
      </w:r>
      <w:r w:rsidRPr="009E7DC2">
        <w:rPr>
          <w:bCs/>
        </w:rPr>
        <w:t xml:space="preserve">Приложение </w:t>
      </w:r>
      <w:r>
        <w:rPr>
          <w:bCs/>
        </w:rPr>
        <w:t xml:space="preserve">№ </w:t>
      </w:r>
      <w:r w:rsidRPr="009E7DC2">
        <w:rPr>
          <w:bCs/>
        </w:rPr>
        <w:t>1</w:t>
      </w:r>
      <w:r w:rsidRPr="009E7DC2">
        <w:t>к приказу</w:t>
      </w:r>
      <w:r>
        <w:t xml:space="preserve"> </w:t>
      </w:r>
    </w:p>
    <w:p w:rsidR="006A5681" w:rsidRDefault="006A5681" w:rsidP="003E6DA5">
      <w:pPr>
        <w:pStyle w:val="Default"/>
      </w:pPr>
      <w:r>
        <w:t xml:space="preserve">                                                                                              МОУ «УМЦ развития образования»</w:t>
      </w:r>
    </w:p>
    <w:p w:rsidR="006A5681" w:rsidRPr="009E7DC2" w:rsidRDefault="006A5681" w:rsidP="003E6DA5">
      <w:pPr>
        <w:pStyle w:val="Default"/>
        <w:rPr>
          <w:bCs/>
        </w:rPr>
      </w:pPr>
      <w:r>
        <w:t xml:space="preserve">                                                                                              от  </w:t>
      </w:r>
      <w:r w:rsidRPr="003E6DA5">
        <w:rPr>
          <w:u w:val="single"/>
        </w:rPr>
        <w:t>10.02.2015 г</w:t>
      </w:r>
      <w:r>
        <w:t xml:space="preserve">.   </w:t>
      </w:r>
      <w:r w:rsidRPr="003E6DA5">
        <w:rPr>
          <w:u w:val="single"/>
        </w:rPr>
        <w:t>№    12</w:t>
      </w:r>
      <w:r>
        <w:t xml:space="preserve">     </w:t>
      </w:r>
    </w:p>
    <w:p w:rsidR="006A5681" w:rsidRDefault="006A5681" w:rsidP="003E6DA5">
      <w:pPr>
        <w:pStyle w:val="Default"/>
        <w:jc w:val="center"/>
        <w:rPr>
          <w:b/>
          <w:bCs/>
        </w:rPr>
      </w:pPr>
    </w:p>
    <w:p w:rsidR="006A5681" w:rsidRPr="009E7DC2" w:rsidRDefault="006A5681" w:rsidP="003E6DA5">
      <w:pPr>
        <w:pStyle w:val="Default"/>
        <w:jc w:val="center"/>
        <w:rPr>
          <w:b/>
          <w:bCs/>
        </w:rPr>
      </w:pPr>
    </w:p>
    <w:p w:rsidR="006A5681" w:rsidRPr="00A250C1" w:rsidRDefault="006A5681" w:rsidP="00044BED">
      <w:pPr>
        <w:pStyle w:val="Default"/>
        <w:jc w:val="center"/>
        <w:rPr>
          <w:sz w:val="28"/>
          <w:szCs w:val="28"/>
        </w:rPr>
      </w:pPr>
      <w:r w:rsidRPr="00A250C1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оложение</w:t>
      </w:r>
    </w:p>
    <w:p w:rsidR="006A5681" w:rsidRDefault="006A5681" w:rsidP="003E6DA5">
      <w:pPr>
        <w:pStyle w:val="Default"/>
        <w:tabs>
          <w:tab w:val="center" w:pos="4819"/>
          <w:tab w:val="left" w:pos="883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A250C1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муниципальном</w:t>
      </w:r>
      <w:r w:rsidRPr="00A250C1">
        <w:rPr>
          <w:b/>
          <w:bCs/>
          <w:sz w:val="28"/>
          <w:szCs w:val="28"/>
        </w:rPr>
        <w:t xml:space="preserve"> конкурс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z w:val="28"/>
          <w:szCs w:val="28"/>
        </w:rPr>
        <w:tab/>
      </w:r>
    </w:p>
    <w:p w:rsidR="006A5681" w:rsidRDefault="006A5681" w:rsidP="00243A8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«Воспитатель года </w:t>
      </w:r>
      <w:r w:rsidRPr="00CC7DC7">
        <w:rPr>
          <w:b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2015»</w:t>
      </w:r>
      <w:r w:rsidRPr="0085216F">
        <w:rPr>
          <w:b/>
          <w:bCs/>
          <w:sz w:val="28"/>
          <w:szCs w:val="28"/>
        </w:rPr>
        <w:t xml:space="preserve"> </w:t>
      </w:r>
    </w:p>
    <w:p w:rsidR="006A5681" w:rsidRPr="00243A81" w:rsidRDefault="006A5681" w:rsidP="00243A81">
      <w:pPr>
        <w:pStyle w:val="Default"/>
        <w:jc w:val="center"/>
        <w:rPr>
          <w:b/>
          <w:bCs/>
          <w:sz w:val="28"/>
          <w:szCs w:val="28"/>
        </w:rPr>
      </w:pPr>
    </w:p>
    <w:p w:rsidR="006A5681" w:rsidRPr="00775FF0" w:rsidRDefault="006A5681" w:rsidP="009E7DC2">
      <w:pPr>
        <w:jc w:val="center"/>
        <w:rPr>
          <w:b/>
          <w:bCs/>
          <w:sz w:val="28"/>
          <w:szCs w:val="28"/>
        </w:rPr>
      </w:pPr>
      <w:r w:rsidRPr="00775FF0">
        <w:rPr>
          <w:b/>
          <w:bCs/>
          <w:sz w:val="28"/>
          <w:szCs w:val="28"/>
        </w:rPr>
        <w:t>1. Общие положения</w:t>
      </w:r>
    </w:p>
    <w:p w:rsidR="006A5681" w:rsidRPr="00077C12" w:rsidRDefault="006A5681" w:rsidP="009B63A3">
      <w:pPr>
        <w:pStyle w:val="Title"/>
        <w:numPr>
          <w:ilvl w:val="0"/>
          <w:numId w:val="1"/>
        </w:numPr>
        <w:tabs>
          <w:tab w:val="clear" w:pos="2138"/>
          <w:tab w:val="num" w:pos="1260"/>
        </w:tabs>
        <w:spacing w:before="0" w:beforeAutospacing="0" w:after="0" w:afterAutospacing="0"/>
        <w:ind w:left="28" w:firstLine="692"/>
        <w:jc w:val="both"/>
        <w:rPr>
          <w:sz w:val="28"/>
          <w:szCs w:val="28"/>
        </w:rPr>
      </w:pPr>
      <w:r>
        <w:rPr>
          <w:sz w:val="28"/>
          <w:szCs w:val="28"/>
        </w:rPr>
        <w:t>Положение муниципального к</w:t>
      </w:r>
      <w:r w:rsidRPr="00FE724F">
        <w:rPr>
          <w:bCs/>
          <w:sz w:val="28"/>
          <w:szCs w:val="28"/>
        </w:rPr>
        <w:t xml:space="preserve">онкурса </w:t>
      </w:r>
      <w:r w:rsidRPr="00DB7742">
        <w:rPr>
          <w:bCs/>
          <w:sz w:val="28"/>
          <w:szCs w:val="28"/>
        </w:rPr>
        <w:t xml:space="preserve">«Воспитатель года </w:t>
      </w:r>
      <w:r>
        <w:rPr>
          <w:bCs/>
          <w:sz w:val="28"/>
          <w:szCs w:val="28"/>
        </w:rPr>
        <w:t>– 2015</w:t>
      </w:r>
      <w:r w:rsidRPr="00DB7742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(далее</w:t>
      </w:r>
      <w:r>
        <w:rPr>
          <w:bCs/>
          <w:sz w:val="28"/>
          <w:szCs w:val="28"/>
          <w:lang w:val="en-US"/>
        </w:rPr>
        <w:t> </w:t>
      </w:r>
      <w:r w:rsidRPr="00FE724F"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 xml:space="preserve">Положение, </w:t>
      </w:r>
      <w:r w:rsidRPr="00FE724F">
        <w:rPr>
          <w:bCs/>
          <w:sz w:val="28"/>
          <w:szCs w:val="28"/>
        </w:rPr>
        <w:t>Конкурс)</w:t>
      </w:r>
      <w:r>
        <w:rPr>
          <w:bCs/>
          <w:sz w:val="28"/>
          <w:szCs w:val="28"/>
        </w:rPr>
        <w:t xml:space="preserve"> разработано в соответствии с Положением о В</w:t>
      </w:r>
      <w:r w:rsidRPr="00FE724F">
        <w:rPr>
          <w:bCs/>
          <w:sz w:val="28"/>
          <w:szCs w:val="28"/>
        </w:rPr>
        <w:t>сероссийско</w:t>
      </w:r>
      <w:r>
        <w:rPr>
          <w:bCs/>
          <w:sz w:val="28"/>
          <w:szCs w:val="28"/>
        </w:rPr>
        <w:t>м</w:t>
      </w:r>
      <w:r w:rsidRPr="00FE724F">
        <w:rPr>
          <w:bCs/>
          <w:sz w:val="28"/>
          <w:szCs w:val="28"/>
        </w:rPr>
        <w:t xml:space="preserve"> профессионально</w:t>
      </w:r>
      <w:r>
        <w:rPr>
          <w:bCs/>
          <w:sz w:val="28"/>
          <w:szCs w:val="28"/>
        </w:rPr>
        <w:t>м</w:t>
      </w:r>
      <w:r w:rsidRPr="00FE724F">
        <w:rPr>
          <w:bCs/>
          <w:sz w:val="28"/>
          <w:szCs w:val="28"/>
        </w:rPr>
        <w:t xml:space="preserve"> конкурс</w:t>
      </w:r>
      <w:r>
        <w:rPr>
          <w:bCs/>
          <w:sz w:val="28"/>
          <w:szCs w:val="28"/>
        </w:rPr>
        <w:t>е</w:t>
      </w:r>
      <w:r w:rsidRPr="00FE724F">
        <w:rPr>
          <w:bCs/>
          <w:sz w:val="28"/>
          <w:szCs w:val="28"/>
        </w:rPr>
        <w:t xml:space="preserve"> </w:t>
      </w:r>
      <w:r w:rsidRPr="00DB7742">
        <w:rPr>
          <w:bCs/>
          <w:sz w:val="28"/>
          <w:szCs w:val="28"/>
        </w:rPr>
        <w:t xml:space="preserve">«Воспитатель года России», </w:t>
      </w:r>
      <w:r>
        <w:rPr>
          <w:bCs/>
          <w:sz w:val="28"/>
          <w:szCs w:val="28"/>
        </w:rPr>
        <w:t xml:space="preserve">учреждённым Министерством образования и науки Российской Федерации и </w:t>
      </w:r>
      <w:r w:rsidRPr="00077C12">
        <w:rPr>
          <w:bCs/>
          <w:sz w:val="28"/>
          <w:szCs w:val="28"/>
        </w:rPr>
        <w:t>Проф</w:t>
      </w:r>
      <w:r>
        <w:rPr>
          <w:bCs/>
          <w:sz w:val="28"/>
          <w:szCs w:val="28"/>
        </w:rPr>
        <w:t>союзом работников народного образования и </w:t>
      </w:r>
      <w:r w:rsidRPr="00077C12">
        <w:rPr>
          <w:bCs/>
          <w:sz w:val="28"/>
          <w:szCs w:val="28"/>
        </w:rPr>
        <w:t>науки Российской Федерации.</w:t>
      </w:r>
    </w:p>
    <w:p w:rsidR="006A5681" w:rsidRDefault="006A5681" w:rsidP="009B63A3">
      <w:pPr>
        <w:pStyle w:val="Title"/>
        <w:numPr>
          <w:ilvl w:val="0"/>
          <w:numId w:val="1"/>
        </w:numPr>
        <w:tabs>
          <w:tab w:val="clear" w:pos="2138"/>
          <w:tab w:val="num" w:pos="1260"/>
        </w:tabs>
        <w:spacing w:before="0" w:beforeAutospacing="0" w:after="0" w:afterAutospacing="0"/>
        <w:ind w:left="28" w:firstLine="692"/>
        <w:jc w:val="both"/>
        <w:rPr>
          <w:sz w:val="28"/>
          <w:szCs w:val="28"/>
        </w:rPr>
      </w:pPr>
      <w:r w:rsidRPr="00FE724F">
        <w:rPr>
          <w:sz w:val="28"/>
          <w:szCs w:val="28"/>
        </w:rPr>
        <w:t>Конкурс проводится в целях</w:t>
      </w:r>
      <w:r>
        <w:rPr>
          <w:sz w:val="28"/>
          <w:szCs w:val="28"/>
        </w:rPr>
        <w:t>:</w:t>
      </w:r>
    </w:p>
    <w:p w:rsidR="006A5681" w:rsidRDefault="006A5681" w:rsidP="006D2913">
      <w:pPr>
        <w:pStyle w:val="Title"/>
        <w:numPr>
          <w:ilvl w:val="0"/>
          <w:numId w:val="1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E724F">
        <w:rPr>
          <w:sz w:val="28"/>
          <w:szCs w:val="28"/>
        </w:rPr>
        <w:t xml:space="preserve">привлечения внимания органов местного самоуправления, педагогической общественности, средств массовой информации к проблемам развития дошкольного образования в современных социально-экономических условиях; </w:t>
      </w:r>
    </w:p>
    <w:p w:rsidR="006A5681" w:rsidRPr="005D3312" w:rsidRDefault="006A5681" w:rsidP="006D2913">
      <w:pPr>
        <w:pStyle w:val="Title"/>
        <w:numPr>
          <w:ilvl w:val="0"/>
          <w:numId w:val="1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E724F">
        <w:rPr>
          <w:sz w:val="28"/>
          <w:szCs w:val="28"/>
        </w:rPr>
        <w:t xml:space="preserve">формирования позитивного общественного мнения </w:t>
      </w:r>
      <w:r w:rsidRPr="005D3312">
        <w:rPr>
          <w:sz w:val="28"/>
          <w:szCs w:val="28"/>
        </w:rPr>
        <w:t xml:space="preserve">о профессии </w:t>
      </w:r>
      <w:r w:rsidRPr="002F0CEF">
        <w:rPr>
          <w:sz w:val="28"/>
          <w:szCs w:val="28"/>
        </w:rPr>
        <w:t>педагогического работника образовательного учреждения, реализующего образовательную программу дошкольного образования (далее – педагогический работник)</w:t>
      </w:r>
      <w:r w:rsidRPr="005D3312">
        <w:rPr>
          <w:sz w:val="28"/>
          <w:szCs w:val="28"/>
        </w:rPr>
        <w:t xml:space="preserve"> и утверждения приоритетов дошкольного образования в обществе.</w:t>
      </w:r>
    </w:p>
    <w:p w:rsidR="006A5681" w:rsidRDefault="006A5681" w:rsidP="009B63A3">
      <w:pPr>
        <w:pStyle w:val="Title"/>
        <w:numPr>
          <w:ilvl w:val="0"/>
          <w:numId w:val="1"/>
        </w:numPr>
        <w:tabs>
          <w:tab w:val="clear" w:pos="2138"/>
          <w:tab w:val="num" w:pos="1260"/>
        </w:tabs>
        <w:spacing w:before="0" w:beforeAutospacing="0" w:after="0" w:afterAutospacing="0"/>
        <w:ind w:left="28" w:firstLine="692"/>
        <w:jc w:val="both"/>
        <w:rPr>
          <w:sz w:val="28"/>
          <w:szCs w:val="28"/>
        </w:rPr>
      </w:pPr>
      <w:r w:rsidRPr="00FE724F">
        <w:rPr>
          <w:sz w:val="28"/>
          <w:szCs w:val="28"/>
        </w:rPr>
        <w:t>Основными задачами Конкурса являются:</w:t>
      </w:r>
    </w:p>
    <w:p w:rsidR="006A5681" w:rsidRPr="00FE724F" w:rsidRDefault="006A5681" w:rsidP="006D2913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FE724F">
        <w:rPr>
          <w:sz w:val="28"/>
          <w:szCs w:val="28"/>
        </w:rPr>
        <w:t xml:space="preserve">выявление и поддержка </w:t>
      </w:r>
      <w:r w:rsidRPr="002F0CEF">
        <w:rPr>
          <w:sz w:val="28"/>
          <w:szCs w:val="28"/>
        </w:rPr>
        <w:t>педагог</w:t>
      </w:r>
      <w:r>
        <w:rPr>
          <w:sz w:val="28"/>
          <w:szCs w:val="28"/>
        </w:rPr>
        <w:t>ических работников</w:t>
      </w:r>
      <w:r w:rsidRPr="00FE724F">
        <w:rPr>
          <w:sz w:val="28"/>
          <w:szCs w:val="28"/>
        </w:rPr>
        <w:t xml:space="preserve">, реализующих инновационные </w:t>
      </w:r>
      <w:r>
        <w:rPr>
          <w:sz w:val="28"/>
          <w:szCs w:val="28"/>
        </w:rPr>
        <w:t xml:space="preserve">методы, средства и </w:t>
      </w:r>
      <w:r w:rsidRPr="00FE724F">
        <w:rPr>
          <w:sz w:val="28"/>
          <w:szCs w:val="28"/>
        </w:rPr>
        <w:t>технологии дошкольного образования;</w:t>
      </w:r>
    </w:p>
    <w:p w:rsidR="006A5681" w:rsidRPr="005D3312" w:rsidRDefault="006A5681" w:rsidP="006D2913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FE724F">
        <w:rPr>
          <w:sz w:val="28"/>
          <w:szCs w:val="28"/>
        </w:rPr>
        <w:t>развитие творческой инициативы</w:t>
      </w:r>
      <w:r>
        <w:rPr>
          <w:sz w:val="28"/>
          <w:szCs w:val="28"/>
        </w:rPr>
        <w:t xml:space="preserve"> и </w:t>
      </w:r>
      <w:r w:rsidRPr="00FE724F">
        <w:rPr>
          <w:sz w:val="28"/>
          <w:szCs w:val="28"/>
        </w:rPr>
        <w:t xml:space="preserve"> повышение профессионального мастерства </w:t>
      </w:r>
      <w:r w:rsidRPr="005D3312">
        <w:rPr>
          <w:sz w:val="28"/>
          <w:szCs w:val="28"/>
        </w:rPr>
        <w:t>педагогических работников;</w:t>
      </w:r>
    </w:p>
    <w:p w:rsidR="006A5681" w:rsidRPr="005D3312" w:rsidRDefault="006A5681" w:rsidP="006D2913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5D3312">
        <w:rPr>
          <w:sz w:val="28"/>
          <w:szCs w:val="28"/>
        </w:rPr>
        <w:t>повышение престижа труда педагогических работников;</w:t>
      </w:r>
    </w:p>
    <w:p w:rsidR="006A5681" w:rsidRPr="005D3312" w:rsidRDefault="006A5681" w:rsidP="006D2913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5D3312">
        <w:rPr>
          <w:sz w:val="28"/>
          <w:szCs w:val="28"/>
        </w:rPr>
        <w:t xml:space="preserve">выявление талантливых педагогических работников, их поддержка </w:t>
      </w:r>
      <w:r>
        <w:rPr>
          <w:sz w:val="28"/>
          <w:szCs w:val="28"/>
        </w:rPr>
        <w:t>и </w:t>
      </w:r>
      <w:r w:rsidRPr="005D3312">
        <w:rPr>
          <w:sz w:val="28"/>
          <w:szCs w:val="28"/>
        </w:rPr>
        <w:t>поощрение;</w:t>
      </w:r>
    </w:p>
    <w:p w:rsidR="006A5681" w:rsidRPr="005D3312" w:rsidRDefault="006A5681" w:rsidP="006D2913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5D3312">
        <w:rPr>
          <w:sz w:val="28"/>
          <w:szCs w:val="28"/>
        </w:rPr>
        <w:t>распространение лучших образцов профессионального опыта педагогических работников.</w:t>
      </w:r>
    </w:p>
    <w:p w:rsidR="006A5681" w:rsidRPr="000E0A8D" w:rsidRDefault="006A5681" w:rsidP="00F24A28">
      <w:pPr>
        <w:jc w:val="center"/>
        <w:rPr>
          <w:b/>
          <w:bCs/>
          <w:sz w:val="28"/>
          <w:szCs w:val="28"/>
        </w:rPr>
      </w:pPr>
    </w:p>
    <w:p w:rsidR="006A5681" w:rsidRPr="000E0A8D" w:rsidRDefault="006A5681" w:rsidP="00F24A28">
      <w:pPr>
        <w:jc w:val="center"/>
        <w:rPr>
          <w:b/>
          <w:bCs/>
          <w:sz w:val="28"/>
          <w:szCs w:val="28"/>
        </w:rPr>
      </w:pPr>
      <w:r w:rsidRPr="000E0A8D">
        <w:rPr>
          <w:b/>
          <w:bCs/>
          <w:sz w:val="28"/>
          <w:szCs w:val="28"/>
        </w:rPr>
        <w:t>2.</w:t>
      </w:r>
      <w:r w:rsidRPr="000E0A8D">
        <w:rPr>
          <w:sz w:val="28"/>
          <w:szCs w:val="28"/>
        </w:rPr>
        <w:t xml:space="preserve"> </w:t>
      </w:r>
      <w:r w:rsidRPr="000E0A8D">
        <w:rPr>
          <w:b/>
          <w:bCs/>
          <w:sz w:val="28"/>
          <w:szCs w:val="28"/>
        </w:rPr>
        <w:t>Участники Конкурса</w:t>
      </w:r>
    </w:p>
    <w:p w:rsidR="006A5681" w:rsidRPr="00FE46B8" w:rsidRDefault="006A5681" w:rsidP="005D3312">
      <w:pPr>
        <w:pStyle w:val="BodyText"/>
        <w:numPr>
          <w:ilvl w:val="1"/>
          <w:numId w:val="2"/>
        </w:numPr>
        <w:tabs>
          <w:tab w:val="clear" w:pos="1800"/>
          <w:tab w:val="num" w:pos="1311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 w:rsidRPr="006A281E">
        <w:rPr>
          <w:sz w:val="28"/>
          <w:szCs w:val="28"/>
        </w:rPr>
        <w:t>В Конкурсе могут принять участие педагоги</w:t>
      </w:r>
      <w:r>
        <w:rPr>
          <w:sz w:val="28"/>
          <w:szCs w:val="28"/>
        </w:rPr>
        <w:t>ческие работники</w:t>
      </w:r>
      <w:r w:rsidRPr="006A28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образовательных </w:t>
      </w:r>
      <w:r w:rsidRPr="005D3312">
        <w:rPr>
          <w:sz w:val="28"/>
          <w:szCs w:val="28"/>
        </w:rPr>
        <w:t>учреждений</w:t>
      </w:r>
      <w:r>
        <w:rPr>
          <w:sz w:val="28"/>
          <w:szCs w:val="28"/>
        </w:rPr>
        <w:t>, реализующих образовательные программы дошкольного образования, расположенных на территории Краснопартизанского района.</w:t>
      </w:r>
    </w:p>
    <w:p w:rsidR="006A5681" w:rsidRPr="00CC7DC7" w:rsidRDefault="006A5681" w:rsidP="009B63A3">
      <w:pPr>
        <w:pStyle w:val="BodyText"/>
        <w:numPr>
          <w:ilvl w:val="1"/>
          <w:numId w:val="2"/>
        </w:numPr>
        <w:tabs>
          <w:tab w:val="clear" w:pos="1800"/>
          <w:tab w:val="num" w:pos="1311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Участие в Конкурсе является добровольным. Согласие претендента на выдвижение его кандидатуры на Конкурс обязательно.</w:t>
      </w:r>
    </w:p>
    <w:p w:rsidR="006A5681" w:rsidRDefault="006A5681" w:rsidP="009B63A3">
      <w:pPr>
        <w:pStyle w:val="BodyText"/>
        <w:numPr>
          <w:ilvl w:val="1"/>
          <w:numId w:val="2"/>
        </w:numPr>
        <w:tabs>
          <w:tab w:val="clear" w:pos="1800"/>
          <w:tab w:val="num" w:pos="1311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Возраст и стаж у</w:t>
      </w:r>
      <w:r w:rsidRPr="00720C26">
        <w:rPr>
          <w:sz w:val="28"/>
          <w:szCs w:val="28"/>
        </w:rPr>
        <w:t>частник</w:t>
      </w:r>
      <w:r>
        <w:rPr>
          <w:sz w:val="28"/>
          <w:szCs w:val="28"/>
        </w:rPr>
        <w:t>ов</w:t>
      </w:r>
      <w:r w:rsidRPr="00720C26">
        <w:rPr>
          <w:sz w:val="28"/>
          <w:szCs w:val="28"/>
        </w:rPr>
        <w:t xml:space="preserve"> Конкурса </w:t>
      </w:r>
      <w:r>
        <w:rPr>
          <w:sz w:val="28"/>
          <w:szCs w:val="28"/>
        </w:rPr>
        <w:t>не ограничиваются.</w:t>
      </w:r>
    </w:p>
    <w:p w:rsidR="006A5681" w:rsidRPr="00F71617" w:rsidRDefault="006A5681" w:rsidP="009B63A3">
      <w:pPr>
        <w:pStyle w:val="BodyText"/>
        <w:numPr>
          <w:ilvl w:val="1"/>
          <w:numId w:val="2"/>
        </w:numPr>
        <w:tabs>
          <w:tab w:val="clear" w:pos="1800"/>
          <w:tab w:val="num" w:pos="1311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 w:rsidRPr="00F71617">
        <w:rPr>
          <w:sz w:val="28"/>
          <w:szCs w:val="28"/>
        </w:rPr>
        <w:t xml:space="preserve">Участниками муниципального Конкурса являются педагогические работники дошкольных образовательных учреждений. </w:t>
      </w:r>
    </w:p>
    <w:p w:rsidR="006A5681" w:rsidRDefault="006A5681" w:rsidP="009B63A3">
      <w:pPr>
        <w:pStyle w:val="BodyText"/>
        <w:numPr>
          <w:ilvl w:val="1"/>
          <w:numId w:val="2"/>
        </w:numPr>
        <w:tabs>
          <w:tab w:val="clear" w:pos="1800"/>
          <w:tab w:val="num" w:pos="1311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Победитель К</w:t>
      </w:r>
      <w:r w:rsidRPr="00564BA4">
        <w:rPr>
          <w:bCs/>
          <w:sz w:val="28"/>
          <w:szCs w:val="28"/>
        </w:rPr>
        <w:t>онкурс</w:t>
      </w:r>
      <w:r>
        <w:rPr>
          <w:bCs/>
          <w:sz w:val="28"/>
          <w:szCs w:val="28"/>
        </w:rPr>
        <w:t>а</w:t>
      </w:r>
      <w:r w:rsidRPr="00564BA4">
        <w:rPr>
          <w:bCs/>
          <w:sz w:val="28"/>
          <w:szCs w:val="28"/>
        </w:rPr>
        <w:t xml:space="preserve"> </w:t>
      </w:r>
      <w:r w:rsidRPr="00720C26">
        <w:rPr>
          <w:sz w:val="28"/>
          <w:szCs w:val="28"/>
        </w:rPr>
        <w:t>выдвига</w:t>
      </w:r>
      <w:r>
        <w:rPr>
          <w:sz w:val="28"/>
          <w:szCs w:val="28"/>
        </w:rPr>
        <w:t>е</w:t>
      </w:r>
      <w:r w:rsidRPr="00720C26">
        <w:rPr>
          <w:sz w:val="28"/>
          <w:szCs w:val="28"/>
        </w:rPr>
        <w:t>тся для участия в</w:t>
      </w:r>
      <w:r>
        <w:rPr>
          <w:sz w:val="28"/>
          <w:szCs w:val="28"/>
        </w:rPr>
        <w:t xml:space="preserve"> региональном</w:t>
      </w:r>
      <w:r w:rsidRPr="00720C26">
        <w:rPr>
          <w:sz w:val="28"/>
          <w:szCs w:val="28"/>
        </w:rPr>
        <w:t xml:space="preserve"> Всероссийском </w:t>
      </w:r>
      <w:r>
        <w:rPr>
          <w:sz w:val="28"/>
          <w:szCs w:val="28"/>
        </w:rPr>
        <w:t xml:space="preserve">профессиональном конкурсе </w:t>
      </w:r>
      <w:r w:rsidRPr="00720C26">
        <w:rPr>
          <w:sz w:val="28"/>
          <w:szCs w:val="28"/>
        </w:rPr>
        <w:t xml:space="preserve">«Воспитатель года </w:t>
      </w:r>
      <w:r>
        <w:rPr>
          <w:sz w:val="28"/>
          <w:szCs w:val="28"/>
        </w:rPr>
        <w:t>– 2015</w:t>
      </w:r>
      <w:r w:rsidRPr="00720C26">
        <w:rPr>
          <w:sz w:val="28"/>
          <w:szCs w:val="28"/>
        </w:rPr>
        <w:t>».</w:t>
      </w:r>
    </w:p>
    <w:p w:rsidR="006A5681" w:rsidRDefault="006A5681" w:rsidP="000E0A8D">
      <w:pPr>
        <w:pStyle w:val="BodyText"/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6A5681" w:rsidRPr="00654FE2" w:rsidRDefault="006A5681" w:rsidP="002028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654FE2">
        <w:rPr>
          <w:b/>
          <w:bCs/>
          <w:sz w:val="28"/>
          <w:szCs w:val="28"/>
        </w:rPr>
        <w:t xml:space="preserve">. Руководство Конкурсом </w:t>
      </w:r>
    </w:p>
    <w:p w:rsidR="006A5681" w:rsidRPr="00F71617" w:rsidRDefault="006A5681" w:rsidP="00C34D22">
      <w:pPr>
        <w:ind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3.1. Для подготовки и проведения Конкурса создаются организационный комитет (далее – Оргкомитет) и жюри муниципального Конкурса (далее – Жюри).</w:t>
      </w:r>
    </w:p>
    <w:p w:rsidR="006A5681" w:rsidRDefault="006A5681" w:rsidP="00BC2C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О</w:t>
      </w:r>
      <w:r w:rsidRPr="00B6493E">
        <w:rPr>
          <w:sz w:val="28"/>
          <w:szCs w:val="28"/>
        </w:rPr>
        <w:t>ргкомите</w:t>
      </w:r>
      <w:r>
        <w:rPr>
          <w:sz w:val="28"/>
          <w:szCs w:val="28"/>
        </w:rPr>
        <w:t>т формируется из представителей Муниципального образовательного учреждения «Учебно-методический центр развития образования Краснопартизанского муниципального района».</w:t>
      </w:r>
    </w:p>
    <w:p w:rsidR="006A5681" w:rsidRPr="00677CFF" w:rsidRDefault="006A5681" w:rsidP="002028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Pr="00677CFF">
        <w:rPr>
          <w:sz w:val="28"/>
          <w:szCs w:val="28"/>
        </w:rPr>
        <w:t>Оргкомитет:</w:t>
      </w:r>
    </w:p>
    <w:p w:rsidR="006A5681" w:rsidRPr="00677CFF" w:rsidRDefault="006A5681" w:rsidP="006D2913">
      <w:pPr>
        <w:numPr>
          <w:ilvl w:val="0"/>
          <w:numId w:val="10"/>
        </w:numPr>
        <w:tabs>
          <w:tab w:val="clear" w:pos="2138"/>
          <w:tab w:val="left" w:pos="1134"/>
        </w:tabs>
        <w:ind w:left="0" w:firstLine="709"/>
        <w:jc w:val="both"/>
        <w:rPr>
          <w:sz w:val="28"/>
          <w:szCs w:val="28"/>
        </w:rPr>
      </w:pPr>
      <w:r w:rsidRPr="00677CFF">
        <w:rPr>
          <w:sz w:val="28"/>
          <w:szCs w:val="28"/>
        </w:rPr>
        <w:t xml:space="preserve">определяет </w:t>
      </w:r>
      <w:r>
        <w:rPr>
          <w:sz w:val="28"/>
          <w:szCs w:val="28"/>
        </w:rPr>
        <w:t>порядок проведения, место</w:t>
      </w:r>
      <w:r w:rsidRPr="00677CFF">
        <w:rPr>
          <w:sz w:val="28"/>
          <w:szCs w:val="28"/>
        </w:rPr>
        <w:t xml:space="preserve"> и дату проведения Конкурса; </w:t>
      </w:r>
    </w:p>
    <w:p w:rsidR="006A5681" w:rsidRDefault="006A5681" w:rsidP="006D2913">
      <w:pPr>
        <w:numPr>
          <w:ilvl w:val="0"/>
          <w:numId w:val="10"/>
        </w:numPr>
        <w:tabs>
          <w:tab w:val="clear" w:pos="2138"/>
          <w:tab w:val="left" w:pos="1134"/>
        </w:tabs>
        <w:ind w:left="0" w:firstLine="709"/>
        <w:jc w:val="both"/>
        <w:rPr>
          <w:sz w:val="28"/>
          <w:szCs w:val="28"/>
        </w:rPr>
      </w:pPr>
      <w:r w:rsidRPr="00677CFF">
        <w:rPr>
          <w:sz w:val="28"/>
          <w:szCs w:val="28"/>
        </w:rPr>
        <w:t>организует прием</w:t>
      </w:r>
      <w:r>
        <w:rPr>
          <w:sz w:val="28"/>
          <w:szCs w:val="28"/>
        </w:rPr>
        <w:t xml:space="preserve"> и регистрацию</w:t>
      </w:r>
      <w:r w:rsidRPr="00677CFF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конкурсных материалов;</w:t>
      </w:r>
    </w:p>
    <w:p w:rsidR="006A5681" w:rsidRDefault="006A5681" w:rsidP="006D2913">
      <w:pPr>
        <w:numPr>
          <w:ilvl w:val="0"/>
          <w:numId w:val="10"/>
        </w:numPr>
        <w:tabs>
          <w:tab w:val="clear" w:pos="2138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</w:t>
      </w:r>
      <w:r w:rsidRPr="00677CFF">
        <w:rPr>
          <w:sz w:val="28"/>
          <w:szCs w:val="28"/>
        </w:rPr>
        <w:t xml:space="preserve">экспертную оценку </w:t>
      </w:r>
      <w:r>
        <w:rPr>
          <w:sz w:val="28"/>
          <w:szCs w:val="28"/>
        </w:rPr>
        <w:t xml:space="preserve">конкурсных </w:t>
      </w:r>
      <w:r w:rsidRPr="00677CFF">
        <w:rPr>
          <w:sz w:val="28"/>
          <w:szCs w:val="28"/>
        </w:rPr>
        <w:t>материалов;</w:t>
      </w:r>
    </w:p>
    <w:p w:rsidR="006A5681" w:rsidRPr="00F71617" w:rsidRDefault="006A5681" w:rsidP="006D2913">
      <w:pPr>
        <w:numPr>
          <w:ilvl w:val="0"/>
          <w:numId w:val="10"/>
        </w:numPr>
        <w:tabs>
          <w:tab w:val="clear" w:pos="2138"/>
          <w:tab w:val="left" w:pos="1134"/>
        </w:tabs>
        <w:ind w:left="0"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создает условия для работы жюри во время проведения Конкурса;</w:t>
      </w:r>
    </w:p>
    <w:p w:rsidR="006A5681" w:rsidRPr="00F71617" w:rsidRDefault="006A5681" w:rsidP="006D2913">
      <w:pPr>
        <w:numPr>
          <w:ilvl w:val="0"/>
          <w:numId w:val="10"/>
        </w:numPr>
        <w:tabs>
          <w:tab w:val="clear" w:pos="2138"/>
          <w:tab w:val="left" w:pos="1134"/>
        </w:tabs>
        <w:ind w:left="0"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устанавливает порядок информационного сопровождения организации и проведения Конкурса.</w:t>
      </w:r>
    </w:p>
    <w:p w:rsidR="006A5681" w:rsidRPr="00F71617" w:rsidRDefault="006A5681" w:rsidP="002028BF">
      <w:pPr>
        <w:ind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3.4. Секретарь Оргкомитета:</w:t>
      </w:r>
    </w:p>
    <w:p w:rsidR="006A5681" w:rsidRPr="00F71617" w:rsidRDefault="006A5681" w:rsidP="006D2913">
      <w:pPr>
        <w:numPr>
          <w:ilvl w:val="0"/>
          <w:numId w:val="11"/>
        </w:numPr>
        <w:tabs>
          <w:tab w:val="clear" w:pos="2138"/>
        </w:tabs>
        <w:ind w:left="0"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осуществляет прием и регистрацию поступивших материалов;</w:t>
      </w:r>
    </w:p>
    <w:p w:rsidR="006A5681" w:rsidRPr="00F71617" w:rsidRDefault="006A5681" w:rsidP="006D2913">
      <w:pPr>
        <w:numPr>
          <w:ilvl w:val="0"/>
          <w:numId w:val="11"/>
        </w:numPr>
        <w:tabs>
          <w:tab w:val="clear" w:pos="2138"/>
        </w:tabs>
        <w:ind w:left="0"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направляет материалы на экспертизу;</w:t>
      </w:r>
    </w:p>
    <w:p w:rsidR="006A5681" w:rsidRPr="00F71617" w:rsidRDefault="006A5681" w:rsidP="006D2913">
      <w:pPr>
        <w:numPr>
          <w:ilvl w:val="0"/>
          <w:numId w:val="11"/>
        </w:numPr>
        <w:tabs>
          <w:tab w:val="clear" w:pos="2138"/>
        </w:tabs>
        <w:ind w:left="0"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обеспечивает взаимодействие между участниками и организаторами Конкурса;</w:t>
      </w:r>
    </w:p>
    <w:p w:rsidR="006A5681" w:rsidRPr="00F71617" w:rsidRDefault="006A5681" w:rsidP="006D2913">
      <w:pPr>
        <w:numPr>
          <w:ilvl w:val="0"/>
          <w:numId w:val="11"/>
        </w:numPr>
        <w:tabs>
          <w:tab w:val="clear" w:pos="2138"/>
        </w:tabs>
        <w:ind w:left="0" w:firstLine="709"/>
        <w:jc w:val="both"/>
        <w:rPr>
          <w:sz w:val="28"/>
          <w:szCs w:val="28"/>
        </w:rPr>
      </w:pPr>
      <w:r w:rsidRPr="00F71617">
        <w:rPr>
          <w:sz w:val="28"/>
          <w:szCs w:val="28"/>
        </w:rPr>
        <w:t>формирует пакет документов и материалов для  рассмотрения на заседании жюри.</w:t>
      </w:r>
    </w:p>
    <w:p w:rsidR="006A5681" w:rsidRDefault="006A5681" w:rsidP="00BC2C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Ж</w:t>
      </w:r>
      <w:r w:rsidRPr="00237A2E">
        <w:rPr>
          <w:sz w:val="28"/>
          <w:szCs w:val="28"/>
        </w:rPr>
        <w:t xml:space="preserve">юри Конкурса </w:t>
      </w:r>
      <w:r>
        <w:rPr>
          <w:sz w:val="28"/>
          <w:szCs w:val="28"/>
        </w:rPr>
        <w:t xml:space="preserve">формируется </w:t>
      </w:r>
      <w:r w:rsidRPr="00237A2E">
        <w:rPr>
          <w:sz w:val="28"/>
          <w:szCs w:val="28"/>
        </w:rPr>
        <w:t>из  представител</w:t>
      </w:r>
      <w:r>
        <w:rPr>
          <w:sz w:val="28"/>
          <w:szCs w:val="28"/>
        </w:rPr>
        <w:t>ей</w:t>
      </w:r>
      <w:r w:rsidRPr="00237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Учредителя, муниципального органа управления образованием, МОУ «УМЦ развития образования», профсоюзной организации </w:t>
      </w:r>
      <w:r w:rsidRPr="00237A2E">
        <w:rPr>
          <w:sz w:val="28"/>
          <w:szCs w:val="28"/>
        </w:rPr>
        <w:t>и педагогической общественности.</w:t>
      </w:r>
    </w:p>
    <w:p w:rsidR="006A5681" w:rsidRDefault="006A5681" w:rsidP="00A476F4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 Жюри осуществляет свою деятельность в два этапа:</w:t>
      </w:r>
    </w:p>
    <w:p w:rsidR="006A5681" w:rsidRPr="003012A2" w:rsidRDefault="006A5681" w:rsidP="00A476F4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1-й этап – </w:t>
      </w:r>
      <w:r>
        <w:rPr>
          <w:sz w:val="28"/>
          <w:szCs w:val="28"/>
          <w:lang w:val="en-US"/>
        </w:rPr>
        <w:t>I </w:t>
      </w:r>
      <w:r>
        <w:rPr>
          <w:sz w:val="28"/>
          <w:szCs w:val="28"/>
        </w:rPr>
        <w:t>тур Конкурса (заочный) – ознакомление с документами участников Конкурса и оценка представленных материалов  </w:t>
      </w:r>
      <w:r w:rsidRPr="003012A2">
        <w:rPr>
          <w:sz w:val="28"/>
          <w:szCs w:val="28"/>
        </w:rPr>
        <w:t>(с 1 марта по 10 марта 2015 года).</w:t>
      </w:r>
    </w:p>
    <w:p w:rsidR="006A5681" w:rsidRPr="003012A2" w:rsidRDefault="006A5681" w:rsidP="00A476F4">
      <w:pPr>
        <w:pStyle w:val="Body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2-й этап – </w:t>
      </w:r>
      <w:r>
        <w:rPr>
          <w:sz w:val="28"/>
          <w:szCs w:val="28"/>
          <w:lang w:val="en-US"/>
        </w:rPr>
        <w:t>II </w:t>
      </w:r>
      <w:r>
        <w:rPr>
          <w:sz w:val="28"/>
          <w:szCs w:val="28"/>
        </w:rPr>
        <w:t xml:space="preserve">тур Конкурса (очный) и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 xml:space="preserve">тур Конкурса (финальный, очный) – оценка выступлений участников Конкурса, принятие решения о присвоении званий победителя, призёров и лауреатов  Конкурса </w:t>
      </w:r>
      <w:r w:rsidRPr="003012A2">
        <w:rPr>
          <w:sz w:val="28"/>
          <w:szCs w:val="28"/>
        </w:rPr>
        <w:t>(с 11 марта по 25 марта 2015 года).</w:t>
      </w:r>
    </w:p>
    <w:p w:rsidR="006A5681" w:rsidRPr="003012A2" w:rsidRDefault="006A5681" w:rsidP="00CB26F8">
      <w:pPr>
        <w:pStyle w:val="Body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A5681" w:rsidRPr="00C644D2" w:rsidRDefault="006A5681" w:rsidP="00CB26F8">
      <w:pPr>
        <w:pStyle w:val="BodyText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Pr="00C644D2">
        <w:rPr>
          <w:b/>
          <w:bCs/>
          <w:sz w:val="28"/>
          <w:szCs w:val="28"/>
        </w:rPr>
        <w:t xml:space="preserve"> Порядок проведения  Конкурса</w:t>
      </w:r>
    </w:p>
    <w:p w:rsidR="006A5681" w:rsidRPr="003012A2" w:rsidRDefault="006A5681" w:rsidP="00536A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Муниципальный Конкурс</w:t>
      </w:r>
      <w:r w:rsidRPr="00BC2CBF">
        <w:rPr>
          <w:sz w:val="28"/>
          <w:szCs w:val="28"/>
        </w:rPr>
        <w:t xml:space="preserve"> проводится </w:t>
      </w:r>
      <w:r>
        <w:rPr>
          <w:sz w:val="28"/>
          <w:szCs w:val="28"/>
        </w:rPr>
        <w:t xml:space="preserve">муниципальным образовательным учреждением «Учебно-методический центр образования Краснопартизанского муниципального района» </w:t>
      </w:r>
      <w:r w:rsidRPr="003012A2">
        <w:rPr>
          <w:sz w:val="28"/>
          <w:szCs w:val="28"/>
        </w:rPr>
        <w:t xml:space="preserve">с 1 марта по 25 марта  2015 года. </w:t>
      </w:r>
    </w:p>
    <w:p w:rsidR="006A5681" w:rsidRDefault="006A5681" w:rsidP="00876FC3">
      <w:pPr>
        <w:pStyle w:val="Body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C2CBF">
        <w:rPr>
          <w:sz w:val="28"/>
          <w:szCs w:val="28"/>
        </w:rPr>
        <w:t>4.2.</w:t>
      </w:r>
      <w:r>
        <w:rPr>
          <w:sz w:val="28"/>
          <w:szCs w:val="28"/>
        </w:rPr>
        <w:t> </w:t>
      </w:r>
      <w:r w:rsidRPr="00BC2CBF">
        <w:rPr>
          <w:sz w:val="28"/>
          <w:szCs w:val="28"/>
        </w:rPr>
        <w:t>Для участия в Конкурс</w:t>
      </w:r>
      <w:r>
        <w:rPr>
          <w:sz w:val="28"/>
          <w:szCs w:val="28"/>
        </w:rPr>
        <w:t>е</w:t>
      </w:r>
      <w:r w:rsidRPr="00BC2C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дошкольные образовательные учреждения </w:t>
      </w:r>
      <w:r w:rsidRPr="00BC2CBF">
        <w:rPr>
          <w:sz w:val="28"/>
          <w:szCs w:val="28"/>
        </w:rPr>
        <w:t>направ</w:t>
      </w:r>
      <w:r>
        <w:rPr>
          <w:sz w:val="28"/>
          <w:szCs w:val="28"/>
        </w:rPr>
        <w:t>ляют</w:t>
      </w:r>
      <w:r w:rsidRPr="00BC2CBF">
        <w:rPr>
          <w:sz w:val="28"/>
          <w:szCs w:val="28"/>
        </w:rPr>
        <w:t xml:space="preserve"> в адрес Оргкомитета следующие документы на каждого участника:</w:t>
      </w:r>
    </w:p>
    <w:p w:rsidR="006A5681" w:rsidRPr="003012A2" w:rsidRDefault="006A5681" w:rsidP="00426C1A">
      <w:pPr>
        <w:tabs>
          <w:tab w:val="left" w:pos="1134"/>
        </w:tabs>
        <w:ind w:left="709"/>
        <w:jc w:val="both"/>
        <w:rPr>
          <w:sz w:val="28"/>
          <w:szCs w:val="28"/>
        </w:rPr>
      </w:pPr>
      <w:r w:rsidRPr="003012A2">
        <w:rPr>
          <w:sz w:val="28"/>
          <w:szCs w:val="28"/>
        </w:rPr>
        <w:t>до 1 марта 2015 года:</w:t>
      </w:r>
    </w:p>
    <w:p w:rsidR="006A5681" w:rsidRPr="00BC2CBF" w:rsidRDefault="006A5681" w:rsidP="006D2913">
      <w:pPr>
        <w:numPr>
          <w:ilvl w:val="1"/>
          <w:numId w:val="5"/>
        </w:numPr>
        <w:tabs>
          <w:tab w:val="clear" w:pos="1440"/>
          <w:tab w:val="left" w:pos="1134"/>
        </w:tabs>
        <w:ind w:left="0" w:firstLine="709"/>
        <w:jc w:val="both"/>
        <w:rPr>
          <w:sz w:val="28"/>
          <w:szCs w:val="28"/>
        </w:rPr>
      </w:pPr>
      <w:r w:rsidRPr="00BC2CBF">
        <w:rPr>
          <w:sz w:val="28"/>
          <w:szCs w:val="28"/>
        </w:rPr>
        <w:t xml:space="preserve">заявка, заверенная </w:t>
      </w:r>
      <w:r>
        <w:rPr>
          <w:sz w:val="28"/>
          <w:szCs w:val="28"/>
        </w:rPr>
        <w:t>руководителем</w:t>
      </w:r>
      <w:r w:rsidRPr="00BC2CBF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 учреждения, на бумажном носителе по</w:t>
      </w:r>
      <w:r w:rsidRPr="00BC2CBF">
        <w:rPr>
          <w:sz w:val="28"/>
          <w:szCs w:val="28"/>
        </w:rPr>
        <w:t xml:space="preserve"> форм</w:t>
      </w:r>
      <w:r>
        <w:rPr>
          <w:sz w:val="28"/>
          <w:szCs w:val="28"/>
        </w:rPr>
        <w:t xml:space="preserve">е согласно </w:t>
      </w:r>
      <w:r w:rsidRPr="00BC2CBF">
        <w:rPr>
          <w:sz w:val="28"/>
          <w:szCs w:val="28"/>
        </w:rPr>
        <w:t>приложени</w:t>
      </w:r>
      <w:r>
        <w:rPr>
          <w:sz w:val="28"/>
          <w:szCs w:val="28"/>
        </w:rPr>
        <w:t>ю</w:t>
      </w:r>
      <w:r w:rsidRPr="00BC2CBF">
        <w:rPr>
          <w:sz w:val="28"/>
          <w:szCs w:val="28"/>
        </w:rPr>
        <w:t xml:space="preserve"> </w:t>
      </w:r>
      <w:r>
        <w:rPr>
          <w:sz w:val="28"/>
          <w:szCs w:val="28"/>
        </w:rPr>
        <w:t>№ 1 к настоящему Положению)</w:t>
      </w:r>
      <w:r w:rsidRPr="00BC2CBF">
        <w:rPr>
          <w:sz w:val="28"/>
          <w:szCs w:val="28"/>
        </w:rPr>
        <w:t>;</w:t>
      </w:r>
    </w:p>
    <w:p w:rsidR="006A5681" w:rsidRPr="00BC2CBF" w:rsidRDefault="006A5681" w:rsidP="006D2913">
      <w:pPr>
        <w:numPr>
          <w:ilvl w:val="1"/>
          <w:numId w:val="5"/>
        </w:numPr>
        <w:tabs>
          <w:tab w:val="clear" w:pos="1440"/>
          <w:tab w:val="left" w:pos="1134"/>
        </w:tabs>
        <w:ind w:left="0" w:firstLine="709"/>
        <w:jc w:val="both"/>
        <w:rPr>
          <w:sz w:val="28"/>
          <w:szCs w:val="28"/>
        </w:rPr>
      </w:pPr>
      <w:r w:rsidRPr="00405B43">
        <w:rPr>
          <w:sz w:val="28"/>
          <w:szCs w:val="28"/>
        </w:rPr>
        <w:t>цветная фотография</w:t>
      </w:r>
      <w:r w:rsidRPr="00BC2CBF">
        <w:rPr>
          <w:sz w:val="28"/>
          <w:szCs w:val="28"/>
        </w:rPr>
        <w:t xml:space="preserve"> (разме</w:t>
      </w:r>
      <w:r>
        <w:rPr>
          <w:sz w:val="28"/>
          <w:szCs w:val="28"/>
        </w:rPr>
        <w:t>ром 9х12 на бумажном носителе и </w:t>
      </w:r>
      <w:r w:rsidRPr="00BC2CBF">
        <w:rPr>
          <w:sz w:val="28"/>
          <w:szCs w:val="28"/>
        </w:rPr>
        <w:t>в электронном виде в файле с расширением jpg объемом не более 0,5 МБ) для оформления информационно-презентационных материалов Конкурса;</w:t>
      </w:r>
    </w:p>
    <w:p w:rsidR="006A5681" w:rsidRDefault="006A5681" w:rsidP="006D2913">
      <w:pPr>
        <w:numPr>
          <w:ilvl w:val="1"/>
          <w:numId w:val="5"/>
        </w:numPr>
        <w:tabs>
          <w:tab w:val="clear" w:pos="1440"/>
          <w:tab w:val="left" w:pos="1134"/>
        </w:tabs>
        <w:ind w:left="0" w:firstLine="709"/>
        <w:jc w:val="both"/>
        <w:rPr>
          <w:sz w:val="28"/>
          <w:szCs w:val="28"/>
        </w:rPr>
      </w:pPr>
      <w:r w:rsidRPr="00BC2CBF">
        <w:rPr>
          <w:sz w:val="28"/>
          <w:szCs w:val="28"/>
        </w:rPr>
        <w:t xml:space="preserve">представление </w:t>
      </w:r>
      <w:r>
        <w:rPr>
          <w:sz w:val="28"/>
          <w:szCs w:val="28"/>
        </w:rPr>
        <w:t>руководителя дошкольного образовательного учреждения</w:t>
      </w:r>
      <w:r w:rsidRPr="00BC2CBF">
        <w:rPr>
          <w:sz w:val="28"/>
          <w:szCs w:val="28"/>
        </w:rPr>
        <w:t>, содержащее данные экспертизы опыта, результативности, технологии, методики педагогической деятельности участника Конкурса;</w:t>
      </w:r>
    </w:p>
    <w:p w:rsidR="006A5681" w:rsidRPr="00742EFC" w:rsidRDefault="006A5681" w:rsidP="006D2913">
      <w:pPr>
        <w:numPr>
          <w:ilvl w:val="1"/>
          <w:numId w:val="5"/>
        </w:numPr>
        <w:tabs>
          <w:tab w:val="clear" w:pos="1440"/>
          <w:tab w:val="left" w:pos="1134"/>
        </w:tabs>
        <w:ind w:left="0" w:firstLine="709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заполненн</w:t>
      </w:r>
      <w:r>
        <w:rPr>
          <w:sz w:val="28"/>
          <w:szCs w:val="28"/>
        </w:rPr>
        <w:t>ая</w:t>
      </w:r>
      <w:r w:rsidRPr="00742EFC">
        <w:rPr>
          <w:sz w:val="28"/>
          <w:szCs w:val="28"/>
        </w:rPr>
        <w:t xml:space="preserve"> карт</w:t>
      </w:r>
      <w:r>
        <w:rPr>
          <w:sz w:val="28"/>
          <w:szCs w:val="28"/>
        </w:rPr>
        <w:t>а</w:t>
      </w:r>
      <w:r w:rsidRPr="00742EFC">
        <w:rPr>
          <w:sz w:val="28"/>
          <w:szCs w:val="28"/>
        </w:rPr>
        <w:t xml:space="preserve"> участника </w:t>
      </w:r>
      <w:r>
        <w:rPr>
          <w:sz w:val="28"/>
          <w:szCs w:val="28"/>
        </w:rPr>
        <w:t>К</w:t>
      </w:r>
      <w:r w:rsidRPr="000F3091">
        <w:rPr>
          <w:sz w:val="28"/>
          <w:szCs w:val="28"/>
        </w:rPr>
        <w:t>онкурса</w:t>
      </w:r>
      <w:r>
        <w:rPr>
          <w:sz w:val="28"/>
          <w:szCs w:val="28"/>
        </w:rPr>
        <w:t xml:space="preserve"> по </w:t>
      </w:r>
      <w:r w:rsidRPr="00742EFC">
        <w:rPr>
          <w:sz w:val="28"/>
          <w:szCs w:val="28"/>
        </w:rPr>
        <w:t xml:space="preserve">форме </w:t>
      </w:r>
      <w:r>
        <w:rPr>
          <w:sz w:val="28"/>
          <w:szCs w:val="28"/>
        </w:rPr>
        <w:t>согласно п</w:t>
      </w:r>
      <w:r w:rsidRPr="00742EFC">
        <w:rPr>
          <w:sz w:val="28"/>
          <w:szCs w:val="28"/>
        </w:rPr>
        <w:t>риложени</w:t>
      </w:r>
      <w:r>
        <w:rPr>
          <w:sz w:val="28"/>
          <w:szCs w:val="28"/>
        </w:rPr>
        <w:t>ю № 2 к настоящему Положению.</w:t>
      </w:r>
      <w:r w:rsidRPr="00742EFC">
        <w:rPr>
          <w:sz w:val="28"/>
          <w:szCs w:val="28"/>
        </w:rPr>
        <w:t xml:space="preserve"> Ответственность за достоверность представленных в анкете сведений несут </w:t>
      </w:r>
      <w:r>
        <w:rPr>
          <w:sz w:val="28"/>
          <w:szCs w:val="28"/>
        </w:rPr>
        <w:t>руководители дошкольных образовательных учреждений</w:t>
      </w:r>
      <w:r w:rsidRPr="00742EFC">
        <w:rPr>
          <w:sz w:val="28"/>
          <w:szCs w:val="28"/>
        </w:rPr>
        <w:t>, визирующие анкету;</w:t>
      </w:r>
    </w:p>
    <w:p w:rsidR="006A5681" w:rsidRDefault="006A5681" w:rsidP="006D2913">
      <w:pPr>
        <w:numPr>
          <w:ilvl w:val="1"/>
          <w:numId w:val="5"/>
        </w:numPr>
        <w:tabs>
          <w:tab w:val="clear" w:pos="1440"/>
          <w:tab w:val="left" w:pos="1134"/>
          <w:tab w:val="left" w:pos="1311"/>
        </w:tabs>
        <w:ind w:left="0" w:firstLine="741"/>
        <w:jc w:val="both"/>
        <w:rPr>
          <w:sz w:val="28"/>
          <w:szCs w:val="28"/>
        </w:rPr>
      </w:pPr>
      <w:r w:rsidRPr="00A96FF4">
        <w:rPr>
          <w:sz w:val="28"/>
          <w:szCs w:val="28"/>
        </w:rPr>
        <w:t>текст эсс</w:t>
      </w:r>
      <w:r>
        <w:rPr>
          <w:sz w:val="28"/>
          <w:szCs w:val="28"/>
        </w:rPr>
        <w:t>е</w:t>
      </w:r>
      <w:r w:rsidRPr="00A96FF4">
        <w:rPr>
          <w:sz w:val="28"/>
          <w:szCs w:val="28"/>
        </w:rPr>
        <w:t xml:space="preserve"> </w:t>
      </w:r>
      <w:r w:rsidRPr="00852F10">
        <w:rPr>
          <w:sz w:val="28"/>
          <w:szCs w:val="28"/>
        </w:rPr>
        <w:t>«Моя педагогическая философия»</w:t>
      </w:r>
      <w:r>
        <w:rPr>
          <w:sz w:val="28"/>
          <w:szCs w:val="28"/>
        </w:rPr>
        <w:t xml:space="preserve"> в печатном и </w:t>
      </w:r>
      <w:r w:rsidRPr="00742EFC">
        <w:rPr>
          <w:sz w:val="28"/>
          <w:szCs w:val="28"/>
        </w:rPr>
        <w:t>электронном виде, в котором участник должен раскрыть свои основные педагогические идеи, жизненные приоритеты, отношени</w:t>
      </w:r>
      <w:r>
        <w:rPr>
          <w:sz w:val="28"/>
          <w:szCs w:val="28"/>
        </w:rPr>
        <w:t xml:space="preserve">е к детям, коллегам, профессии </w:t>
      </w:r>
      <w:r w:rsidRPr="00742EFC">
        <w:rPr>
          <w:sz w:val="28"/>
          <w:szCs w:val="28"/>
        </w:rPr>
        <w:t>(</w:t>
      </w:r>
      <w:r>
        <w:rPr>
          <w:sz w:val="28"/>
          <w:szCs w:val="28"/>
        </w:rPr>
        <w:t>текстовый редактор</w:t>
      </w:r>
      <w:r w:rsidRPr="00742EFC">
        <w:rPr>
          <w:sz w:val="28"/>
          <w:szCs w:val="28"/>
        </w:rPr>
        <w:t xml:space="preserve"> Word, размер 14, через полтора интервала не более трех страниц </w:t>
      </w:r>
      <w:r>
        <w:rPr>
          <w:sz w:val="28"/>
          <w:szCs w:val="28"/>
        </w:rPr>
        <w:t xml:space="preserve">формата </w:t>
      </w:r>
      <w:r w:rsidRPr="00742EFC">
        <w:rPr>
          <w:sz w:val="28"/>
          <w:szCs w:val="28"/>
        </w:rPr>
        <w:t>А4)</w:t>
      </w:r>
      <w:r>
        <w:rPr>
          <w:sz w:val="28"/>
          <w:szCs w:val="28"/>
        </w:rPr>
        <w:t>;</w:t>
      </w:r>
    </w:p>
    <w:p w:rsidR="006A5681" w:rsidRPr="00D5603A" w:rsidRDefault="006A5681" w:rsidP="006D2913">
      <w:pPr>
        <w:pStyle w:val="BodyText"/>
        <w:numPr>
          <w:ilvl w:val="1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B7C7C">
        <w:rPr>
          <w:sz w:val="28"/>
          <w:szCs w:val="28"/>
        </w:rPr>
        <w:t>Кандидат</w:t>
      </w:r>
      <w:r w:rsidRPr="00D5603A">
        <w:rPr>
          <w:sz w:val="28"/>
          <w:szCs w:val="28"/>
        </w:rPr>
        <w:t xml:space="preserve"> не допускается для участия в Конкурсе, если:</w:t>
      </w:r>
    </w:p>
    <w:p w:rsidR="006A5681" w:rsidRDefault="006A5681" w:rsidP="009B63A3">
      <w:pPr>
        <w:pStyle w:val="BodyText"/>
        <w:numPr>
          <w:ilvl w:val="0"/>
          <w:numId w:val="3"/>
        </w:numPr>
        <w:tabs>
          <w:tab w:val="num" w:pos="1083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 w:rsidRPr="00D5603A">
        <w:rPr>
          <w:sz w:val="28"/>
          <w:szCs w:val="28"/>
        </w:rPr>
        <w:t xml:space="preserve">заявка </w:t>
      </w:r>
      <w:r>
        <w:rPr>
          <w:sz w:val="28"/>
          <w:szCs w:val="28"/>
        </w:rPr>
        <w:t xml:space="preserve">и документы </w:t>
      </w:r>
      <w:r w:rsidRPr="00D5603A">
        <w:rPr>
          <w:sz w:val="28"/>
          <w:szCs w:val="28"/>
        </w:rPr>
        <w:t>поступил</w:t>
      </w:r>
      <w:r>
        <w:rPr>
          <w:sz w:val="28"/>
          <w:szCs w:val="28"/>
        </w:rPr>
        <w:t>и</w:t>
      </w:r>
      <w:r w:rsidRPr="00D5603A">
        <w:rPr>
          <w:sz w:val="28"/>
          <w:szCs w:val="28"/>
        </w:rPr>
        <w:t xml:space="preserve"> позже установленн</w:t>
      </w:r>
      <w:r>
        <w:rPr>
          <w:sz w:val="28"/>
          <w:szCs w:val="28"/>
        </w:rPr>
        <w:t>ых</w:t>
      </w:r>
      <w:r w:rsidRPr="00D5603A">
        <w:rPr>
          <w:sz w:val="28"/>
          <w:szCs w:val="28"/>
        </w:rPr>
        <w:t xml:space="preserve"> срок</w:t>
      </w:r>
      <w:r>
        <w:rPr>
          <w:sz w:val="28"/>
          <w:szCs w:val="28"/>
        </w:rPr>
        <w:t>ов</w:t>
      </w:r>
      <w:r w:rsidRPr="00D5603A">
        <w:rPr>
          <w:sz w:val="28"/>
          <w:szCs w:val="28"/>
        </w:rPr>
        <w:t>;</w:t>
      </w:r>
    </w:p>
    <w:p w:rsidR="006A5681" w:rsidRPr="00D5603A" w:rsidRDefault="006A5681" w:rsidP="009B63A3">
      <w:pPr>
        <w:pStyle w:val="BodyText"/>
        <w:numPr>
          <w:ilvl w:val="0"/>
          <w:numId w:val="3"/>
        </w:numPr>
        <w:tabs>
          <w:tab w:val="num" w:pos="1083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 w:rsidRPr="00D5603A">
        <w:rPr>
          <w:sz w:val="28"/>
          <w:szCs w:val="28"/>
        </w:rPr>
        <w:t>представлен неполный перечень документов;</w:t>
      </w:r>
    </w:p>
    <w:p w:rsidR="006A5681" w:rsidRDefault="006A5681" w:rsidP="009B63A3">
      <w:pPr>
        <w:pStyle w:val="BodyText"/>
        <w:numPr>
          <w:ilvl w:val="0"/>
          <w:numId w:val="3"/>
        </w:numPr>
        <w:tabs>
          <w:tab w:val="num" w:pos="1083"/>
        </w:tabs>
        <w:spacing w:before="0" w:beforeAutospacing="0" w:after="0" w:afterAutospacing="0"/>
        <w:ind w:left="0" w:firstLine="741"/>
        <w:jc w:val="both"/>
        <w:rPr>
          <w:sz w:val="28"/>
          <w:szCs w:val="28"/>
        </w:rPr>
      </w:pPr>
      <w:r w:rsidRPr="00D5603A">
        <w:rPr>
          <w:sz w:val="28"/>
          <w:szCs w:val="28"/>
        </w:rPr>
        <w:t>выявлено несоответствие  конкурсных работ у</w:t>
      </w:r>
      <w:r>
        <w:rPr>
          <w:sz w:val="28"/>
          <w:szCs w:val="28"/>
        </w:rPr>
        <w:t>становле</w:t>
      </w:r>
      <w:r w:rsidRPr="00D5603A">
        <w:rPr>
          <w:sz w:val="28"/>
          <w:szCs w:val="28"/>
        </w:rPr>
        <w:t>нным требованиям</w:t>
      </w:r>
      <w:r>
        <w:rPr>
          <w:sz w:val="28"/>
          <w:szCs w:val="28"/>
        </w:rPr>
        <w:t>;</w:t>
      </w:r>
    </w:p>
    <w:p w:rsidR="006A5681" w:rsidRPr="00A06E98" w:rsidRDefault="006A5681" w:rsidP="005E430F">
      <w:pPr>
        <w:pStyle w:val="BodyText"/>
        <w:numPr>
          <w:ilvl w:val="0"/>
          <w:numId w:val="3"/>
        </w:numPr>
        <w:tabs>
          <w:tab w:val="num" w:pos="108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06E98">
        <w:rPr>
          <w:sz w:val="28"/>
          <w:szCs w:val="28"/>
        </w:rPr>
        <w:t>формат документов (материалов) не соответствует требованиям.</w:t>
      </w:r>
    </w:p>
    <w:p w:rsidR="006A5681" w:rsidRPr="00A6244F" w:rsidRDefault="006A5681" w:rsidP="006D2913">
      <w:pPr>
        <w:numPr>
          <w:ilvl w:val="1"/>
          <w:numId w:val="13"/>
        </w:numPr>
        <w:ind w:left="0" w:firstLine="709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Материалы, присланные</w:t>
      </w:r>
      <w:r>
        <w:rPr>
          <w:sz w:val="28"/>
          <w:szCs w:val="28"/>
        </w:rPr>
        <w:t xml:space="preserve"> на Конкурс, не рецензируются и </w:t>
      </w:r>
      <w:r w:rsidRPr="00742EFC">
        <w:rPr>
          <w:sz w:val="28"/>
          <w:szCs w:val="28"/>
        </w:rPr>
        <w:t>не</w:t>
      </w:r>
      <w:r>
        <w:rPr>
          <w:sz w:val="28"/>
          <w:szCs w:val="28"/>
        </w:rPr>
        <w:t> </w:t>
      </w:r>
      <w:r w:rsidRPr="00742EFC">
        <w:rPr>
          <w:sz w:val="28"/>
          <w:szCs w:val="28"/>
        </w:rPr>
        <w:t>возвращаются.</w:t>
      </w:r>
    </w:p>
    <w:p w:rsidR="006A5681" w:rsidRPr="009D525D" w:rsidRDefault="006A5681" w:rsidP="006D2913">
      <w:pPr>
        <w:numPr>
          <w:ilvl w:val="1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</w:t>
      </w:r>
      <w:r w:rsidRPr="004725D0">
        <w:rPr>
          <w:sz w:val="28"/>
          <w:szCs w:val="28"/>
        </w:rPr>
        <w:t xml:space="preserve"> Конкурс</w:t>
      </w:r>
      <w:r w:rsidRPr="009D525D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три</w:t>
      </w:r>
      <w:r w:rsidRPr="009D525D">
        <w:rPr>
          <w:sz w:val="28"/>
          <w:szCs w:val="28"/>
        </w:rPr>
        <w:t xml:space="preserve"> тура.</w:t>
      </w:r>
    </w:p>
    <w:p w:rsidR="006A5681" w:rsidRDefault="006A5681" w:rsidP="006D2913">
      <w:pPr>
        <w:numPr>
          <w:ilvl w:val="2"/>
          <w:numId w:val="1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I тур (заочный</w:t>
      </w:r>
      <w:r w:rsidRPr="00742EF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A5681" w:rsidRPr="00742EFC" w:rsidRDefault="006A5681" w:rsidP="00385D55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Проводится </w:t>
      </w:r>
      <w:r w:rsidRPr="003012A2">
        <w:rPr>
          <w:sz w:val="28"/>
          <w:szCs w:val="28"/>
        </w:rPr>
        <w:t>с 1 марта по 10 марта 2015 года</w:t>
      </w:r>
      <w:r w:rsidRPr="00742EFC">
        <w:rPr>
          <w:sz w:val="28"/>
          <w:szCs w:val="28"/>
        </w:rPr>
        <w:t xml:space="preserve"> и вк</w:t>
      </w:r>
      <w:r>
        <w:rPr>
          <w:sz w:val="28"/>
          <w:szCs w:val="28"/>
        </w:rPr>
        <w:t>лючает в себя следующие задания.</w:t>
      </w:r>
    </w:p>
    <w:p w:rsidR="006A5681" w:rsidRPr="00891B35" w:rsidRDefault="006A5681" w:rsidP="00385D55">
      <w:pPr>
        <w:ind w:firstLine="741"/>
        <w:jc w:val="both"/>
        <w:rPr>
          <w:rFonts w:ascii="Verdana" w:hAnsi="Verdana"/>
          <w:sz w:val="18"/>
          <w:szCs w:val="18"/>
          <w:u w:val="single"/>
        </w:rPr>
      </w:pPr>
      <w:r w:rsidRPr="00891B35">
        <w:rPr>
          <w:sz w:val="28"/>
          <w:szCs w:val="28"/>
          <w:u w:val="single"/>
        </w:rPr>
        <w:t xml:space="preserve">Задание 1. </w:t>
      </w:r>
      <w:r w:rsidRPr="00891B35">
        <w:rPr>
          <w:bCs/>
          <w:sz w:val="28"/>
          <w:szCs w:val="28"/>
          <w:u w:val="single"/>
        </w:rPr>
        <w:t>«Интернет-ресурс»</w:t>
      </w:r>
      <w:r w:rsidRPr="00891B35">
        <w:rPr>
          <w:rFonts w:ascii="Verdana" w:hAnsi="Verdana"/>
          <w:sz w:val="18"/>
          <w:szCs w:val="18"/>
          <w:u w:val="single"/>
        </w:rPr>
        <w:t xml:space="preserve"> </w:t>
      </w:r>
    </w:p>
    <w:p w:rsidR="006A5681" w:rsidRDefault="006A5681" w:rsidP="00385D55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Формат: </w:t>
      </w:r>
      <w:r>
        <w:rPr>
          <w:sz w:val="28"/>
          <w:szCs w:val="28"/>
        </w:rPr>
        <w:t>размещение</w:t>
      </w:r>
      <w:r w:rsidRPr="00154138">
        <w:rPr>
          <w:sz w:val="28"/>
          <w:szCs w:val="28"/>
        </w:rPr>
        <w:t xml:space="preserve"> методически</w:t>
      </w:r>
      <w:r>
        <w:rPr>
          <w:sz w:val="28"/>
          <w:szCs w:val="28"/>
        </w:rPr>
        <w:t>х</w:t>
      </w:r>
      <w:r w:rsidRPr="00154138">
        <w:rPr>
          <w:sz w:val="28"/>
          <w:szCs w:val="28"/>
        </w:rPr>
        <w:t xml:space="preserve"> и (или) ины</w:t>
      </w:r>
      <w:r>
        <w:rPr>
          <w:sz w:val="28"/>
          <w:szCs w:val="28"/>
        </w:rPr>
        <w:t>х</w:t>
      </w:r>
      <w:r w:rsidRPr="00154138">
        <w:rPr>
          <w:sz w:val="28"/>
          <w:szCs w:val="28"/>
        </w:rPr>
        <w:t xml:space="preserve"> авторски</w:t>
      </w:r>
      <w:r>
        <w:rPr>
          <w:sz w:val="28"/>
          <w:szCs w:val="28"/>
        </w:rPr>
        <w:t>х</w:t>
      </w:r>
      <w:r w:rsidRPr="00154138">
        <w:rPr>
          <w:sz w:val="28"/>
          <w:szCs w:val="28"/>
        </w:rPr>
        <w:t xml:space="preserve"> разработ</w:t>
      </w:r>
      <w:r>
        <w:rPr>
          <w:sz w:val="28"/>
          <w:szCs w:val="28"/>
        </w:rPr>
        <w:t>о</w:t>
      </w:r>
      <w:r w:rsidRPr="00154138">
        <w:rPr>
          <w:sz w:val="28"/>
          <w:szCs w:val="28"/>
        </w:rPr>
        <w:t>к, отражающи</w:t>
      </w:r>
      <w:r>
        <w:rPr>
          <w:sz w:val="28"/>
          <w:szCs w:val="28"/>
        </w:rPr>
        <w:t>х</w:t>
      </w:r>
      <w:r w:rsidRPr="00154138">
        <w:rPr>
          <w:sz w:val="28"/>
          <w:szCs w:val="28"/>
        </w:rPr>
        <w:t xml:space="preserve"> опыт работы и демонстрирующи</w:t>
      </w:r>
      <w:r>
        <w:rPr>
          <w:sz w:val="28"/>
          <w:szCs w:val="28"/>
        </w:rPr>
        <w:t>х</w:t>
      </w:r>
      <w:r w:rsidRPr="00154138">
        <w:rPr>
          <w:sz w:val="28"/>
          <w:szCs w:val="28"/>
        </w:rPr>
        <w:t xml:space="preserve"> качество представления образовательной информации</w:t>
      </w:r>
      <w:r>
        <w:rPr>
          <w:sz w:val="28"/>
          <w:szCs w:val="28"/>
        </w:rPr>
        <w:t xml:space="preserve"> в </w:t>
      </w:r>
      <w:r w:rsidRPr="00154138">
        <w:rPr>
          <w:sz w:val="28"/>
          <w:szCs w:val="28"/>
        </w:rPr>
        <w:t xml:space="preserve">сети Интернет </w:t>
      </w:r>
      <w:r>
        <w:rPr>
          <w:sz w:val="28"/>
          <w:szCs w:val="28"/>
        </w:rPr>
        <w:t>(</w:t>
      </w:r>
      <w:r w:rsidRPr="00154138">
        <w:rPr>
          <w:sz w:val="28"/>
          <w:szCs w:val="28"/>
        </w:rPr>
        <w:t xml:space="preserve">в блоге или на личной странице, </w:t>
      </w:r>
      <w:r>
        <w:rPr>
          <w:sz w:val="28"/>
          <w:szCs w:val="28"/>
        </w:rPr>
        <w:t xml:space="preserve"> </w:t>
      </w:r>
      <w:r w:rsidRPr="00154138">
        <w:rPr>
          <w:sz w:val="28"/>
          <w:szCs w:val="28"/>
        </w:rPr>
        <w:t>на личном интернет-сайте</w:t>
      </w:r>
      <w:r>
        <w:rPr>
          <w:sz w:val="28"/>
          <w:szCs w:val="28"/>
        </w:rPr>
        <w:t xml:space="preserve"> участника конкурса</w:t>
      </w:r>
      <w:r w:rsidRPr="00154138">
        <w:rPr>
          <w:sz w:val="28"/>
          <w:szCs w:val="28"/>
        </w:rPr>
        <w:t>, </w:t>
      </w:r>
      <w:r>
        <w:rPr>
          <w:sz w:val="28"/>
          <w:szCs w:val="28"/>
        </w:rPr>
        <w:t xml:space="preserve">на </w:t>
      </w:r>
      <w:r w:rsidRPr="00154138">
        <w:rPr>
          <w:sz w:val="28"/>
          <w:szCs w:val="28"/>
        </w:rPr>
        <w:t xml:space="preserve">сайте дошкольной образовательной организации и т.п.). </w:t>
      </w:r>
    </w:p>
    <w:p w:rsidR="006A5681" w:rsidRPr="00AA0BFA" w:rsidRDefault="006A5681" w:rsidP="00385D55">
      <w:pPr>
        <w:ind w:firstLine="741"/>
        <w:jc w:val="both"/>
        <w:rPr>
          <w:sz w:val="28"/>
          <w:szCs w:val="28"/>
          <w:u w:val="single"/>
        </w:rPr>
      </w:pPr>
      <w:r w:rsidRPr="00154138">
        <w:rPr>
          <w:sz w:val="28"/>
          <w:szCs w:val="28"/>
        </w:rPr>
        <w:t>Адрес  персональн</w:t>
      </w:r>
      <w:r>
        <w:rPr>
          <w:sz w:val="28"/>
          <w:szCs w:val="28"/>
        </w:rPr>
        <w:t>ого Интернет-ресурса вносится в </w:t>
      </w:r>
      <w:r w:rsidRPr="00154138">
        <w:rPr>
          <w:sz w:val="28"/>
          <w:szCs w:val="28"/>
        </w:rPr>
        <w:t>информацион</w:t>
      </w:r>
      <w:r w:rsidRPr="00AA0BFA">
        <w:rPr>
          <w:sz w:val="28"/>
          <w:szCs w:val="28"/>
        </w:rPr>
        <w:t>ную карту участника (приложение </w:t>
      </w:r>
      <w:r w:rsidRPr="00154138">
        <w:rPr>
          <w:sz w:val="28"/>
          <w:szCs w:val="28"/>
        </w:rPr>
        <w:t xml:space="preserve">№ </w:t>
      </w:r>
      <w:r w:rsidRPr="00AA0BFA">
        <w:rPr>
          <w:sz w:val="28"/>
          <w:szCs w:val="28"/>
        </w:rPr>
        <w:t>2</w:t>
      </w:r>
      <w:r w:rsidRPr="00154138">
        <w:rPr>
          <w:sz w:val="28"/>
          <w:szCs w:val="28"/>
        </w:rPr>
        <w:t>)</w:t>
      </w:r>
    </w:p>
    <w:p w:rsidR="006A5681" w:rsidRPr="00154138" w:rsidRDefault="006A5681" w:rsidP="00891B35">
      <w:pPr>
        <w:ind w:left="57" w:firstLine="709"/>
        <w:rPr>
          <w:sz w:val="28"/>
          <w:szCs w:val="28"/>
        </w:rPr>
      </w:pPr>
      <w:r w:rsidRPr="00154138">
        <w:rPr>
          <w:sz w:val="28"/>
          <w:szCs w:val="28"/>
        </w:rPr>
        <w:t xml:space="preserve">Критерии оценивания: </w:t>
      </w:r>
    </w:p>
    <w:p w:rsidR="006A5681" w:rsidRPr="00154138" w:rsidRDefault="006A5681" w:rsidP="006D291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 xml:space="preserve">тематическая организованность представленной информации; </w:t>
      </w:r>
    </w:p>
    <w:p w:rsidR="006A5681" w:rsidRPr="00154138" w:rsidRDefault="006A5681" w:rsidP="006D291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образовательная и методическая ценность размещенных материалов, соответствующая современным требованиям, наличие, оригинальность и практическая значимость авторских материалов;</w:t>
      </w:r>
    </w:p>
    <w:p w:rsidR="006A5681" w:rsidRPr="00154138" w:rsidRDefault="006A5681" w:rsidP="006D291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возможность использования материалов в семейном воспитании;</w:t>
      </w:r>
    </w:p>
    <w:p w:rsidR="006A5681" w:rsidRDefault="006A5681" w:rsidP="006D2913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культура представления информации.</w:t>
      </w:r>
    </w:p>
    <w:p w:rsidR="006A5681" w:rsidRPr="00154138" w:rsidRDefault="006A5681" w:rsidP="009C1BF5">
      <w:pPr>
        <w:ind w:firstLine="709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Оценка каждого критерия осуществляется членами жюри по </w:t>
      </w:r>
      <w:r>
        <w:rPr>
          <w:sz w:val="28"/>
          <w:szCs w:val="28"/>
        </w:rPr>
        <w:t>3</w:t>
      </w:r>
      <w:r w:rsidRPr="00742EFC">
        <w:rPr>
          <w:sz w:val="28"/>
          <w:szCs w:val="28"/>
        </w:rPr>
        <w:t>-балльной шкале</w:t>
      </w:r>
      <w:r>
        <w:rPr>
          <w:sz w:val="28"/>
          <w:szCs w:val="28"/>
        </w:rPr>
        <w:t xml:space="preserve"> (0 – 2 балла)</w:t>
      </w:r>
      <w:r w:rsidRPr="00742EFC">
        <w:rPr>
          <w:sz w:val="28"/>
          <w:szCs w:val="28"/>
        </w:rPr>
        <w:t>.</w:t>
      </w:r>
    </w:p>
    <w:p w:rsidR="006A5681" w:rsidRPr="00385D55" w:rsidRDefault="006A5681" w:rsidP="00385D55">
      <w:pPr>
        <w:ind w:firstLine="741"/>
        <w:jc w:val="both"/>
        <w:rPr>
          <w:sz w:val="28"/>
          <w:szCs w:val="28"/>
          <w:u w:val="single"/>
        </w:rPr>
      </w:pPr>
      <w:r w:rsidRPr="00385D55">
        <w:rPr>
          <w:sz w:val="28"/>
          <w:szCs w:val="28"/>
          <w:u w:val="single"/>
        </w:rPr>
        <w:t xml:space="preserve">Задание 2. </w:t>
      </w:r>
      <w:r w:rsidRPr="00B225C8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Моя педагогическая философия</w:t>
      </w:r>
      <w:r w:rsidRPr="00B225C8">
        <w:rPr>
          <w:sz w:val="28"/>
          <w:szCs w:val="28"/>
          <w:u w:val="single"/>
        </w:rPr>
        <w:t>».</w:t>
      </w:r>
    </w:p>
    <w:p w:rsidR="006A5681" w:rsidRPr="00742EFC" w:rsidRDefault="006A5681" w:rsidP="00385D55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Формат: эссе, оценивается членами жюри.</w:t>
      </w:r>
    </w:p>
    <w:p w:rsidR="006A5681" w:rsidRPr="00742EFC" w:rsidRDefault="006A5681" w:rsidP="00385D55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Критерии оценивания:</w:t>
      </w:r>
    </w:p>
    <w:p w:rsidR="006A5681" w:rsidRPr="00742EFC" w:rsidRDefault="006A5681" w:rsidP="006D2913">
      <w:pPr>
        <w:numPr>
          <w:ilvl w:val="0"/>
          <w:numId w:val="6"/>
        </w:numPr>
        <w:tabs>
          <w:tab w:val="clear" w:pos="1821"/>
        </w:tabs>
        <w:ind w:left="1197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убедительность профессиональной позиции</w:t>
      </w:r>
      <w:r>
        <w:rPr>
          <w:sz w:val="28"/>
          <w:szCs w:val="28"/>
        </w:rPr>
        <w:t>;</w:t>
      </w:r>
    </w:p>
    <w:p w:rsidR="006A5681" w:rsidRPr="00742EFC" w:rsidRDefault="006A5681" w:rsidP="006D2913">
      <w:pPr>
        <w:numPr>
          <w:ilvl w:val="0"/>
          <w:numId w:val="6"/>
        </w:numPr>
        <w:tabs>
          <w:tab w:val="clear" w:pos="1821"/>
        </w:tabs>
        <w:ind w:left="1197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оригинальность педагогических идей</w:t>
      </w:r>
      <w:r>
        <w:rPr>
          <w:sz w:val="28"/>
          <w:szCs w:val="28"/>
        </w:rPr>
        <w:t>;</w:t>
      </w:r>
    </w:p>
    <w:p w:rsidR="006A5681" w:rsidRPr="00742EFC" w:rsidRDefault="006A5681" w:rsidP="006D2913">
      <w:pPr>
        <w:numPr>
          <w:ilvl w:val="0"/>
          <w:numId w:val="6"/>
        </w:numPr>
        <w:tabs>
          <w:tab w:val="clear" w:pos="1821"/>
        </w:tabs>
        <w:ind w:left="1197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глубина и системность профессионального мышления</w:t>
      </w:r>
      <w:r>
        <w:rPr>
          <w:sz w:val="28"/>
          <w:szCs w:val="28"/>
        </w:rPr>
        <w:t>;</w:t>
      </w:r>
    </w:p>
    <w:p w:rsidR="006A5681" w:rsidRPr="00742EFC" w:rsidRDefault="006A5681" w:rsidP="006D2913">
      <w:pPr>
        <w:numPr>
          <w:ilvl w:val="0"/>
          <w:numId w:val="6"/>
        </w:numPr>
        <w:tabs>
          <w:tab w:val="clear" w:pos="1821"/>
        </w:tabs>
        <w:ind w:left="1197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профессиональная эрудиция</w:t>
      </w:r>
      <w:r>
        <w:rPr>
          <w:sz w:val="28"/>
          <w:szCs w:val="28"/>
        </w:rPr>
        <w:t>;</w:t>
      </w:r>
    </w:p>
    <w:p w:rsidR="006A5681" w:rsidRPr="00742EFC" w:rsidRDefault="006A5681" w:rsidP="006D2913">
      <w:pPr>
        <w:numPr>
          <w:ilvl w:val="0"/>
          <w:numId w:val="6"/>
        </w:numPr>
        <w:tabs>
          <w:tab w:val="clear" w:pos="1821"/>
        </w:tabs>
        <w:ind w:left="1197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стиль изложения.</w:t>
      </w:r>
    </w:p>
    <w:p w:rsidR="006A5681" w:rsidRPr="00742EFC" w:rsidRDefault="006A5681" w:rsidP="00385D55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Оценка каждого критерия осуществляется членами жюри по </w:t>
      </w:r>
      <w:r>
        <w:rPr>
          <w:sz w:val="28"/>
          <w:szCs w:val="28"/>
        </w:rPr>
        <w:t>3</w:t>
      </w:r>
      <w:r w:rsidRPr="00742EFC">
        <w:rPr>
          <w:sz w:val="28"/>
          <w:szCs w:val="28"/>
        </w:rPr>
        <w:t>-балльной шкале</w:t>
      </w:r>
      <w:r>
        <w:rPr>
          <w:sz w:val="28"/>
          <w:szCs w:val="28"/>
        </w:rPr>
        <w:t xml:space="preserve"> (0 – 2 балла)</w:t>
      </w:r>
      <w:r w:rsidRPr="00742E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A5681" w:rsidRPr="00742EFC" w:rsidRDefault="006A5681" w:rsidP="006D2913">
      <w:pPr>
        <w:numPr>
          <w:ilvl w:val="2"/>
          <w:numId w:val="13"/>
        </w:num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42EFC">
        <w:rPr>
          <w:sz w:val="28"/>
          <w:szCs w:val="28"/>
        </w:rPr>
        <w:t>II тур (</w:t>
      </w:r>
      <w:r>
        <w:rPr>
          <w:sz w:val="28"/>
          <w:szCs w:val="28"/>
        </w:rPr>
        <w:t>очный</w:t>
      </w:r>
      <w:r w:rsidRPr="00742EF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A5681" w:rsidRDefault="006A5681" w:rsidP="00092FD7">
      <w:pPr>
        <w:ind w:firstLine="741"/>
        <w:jc w:val="both"/>
        <w:rPr>
          <w:sz w:val="28"/>
          <w:szCs w:val="28"/>
          <w:u w:val="single"/>
        </w:rPr>
      </w:pPr>
      <w:r w:rsidRPr="00742EFC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 xml:space="preserve">с </w:t>
      </w:r>
      <w:r w:rsidRPr="003012A2">
        <w:rPr>
          <w:sz w:val="28"/>
          <w:szCs w:val="28"/>
        </w:rPr>
        <w:t xml:space="preserve">11 марта </w:t>
      </w:r>
      <w:r>
        <w:rPr>
          <w:sz w:val="28"/>
          <w:szCs w:val="28"/>
        </w:rPr>
        <w:t xml:space="preserve">по 18 марта </w:t>
      </w:r>
      <w:r w:rsidRPr="003012A2">
        <w:rPr>
          <w:sz w:val="28"/>
          <w:szCs w:val="28"/>
        </w:rPr>
        <w:t>2015 года</w:t>
      </w:r>
      <w:r w:rsidRPr="00B225C8">
        <w:rPr>
          <w:sz w:val="28"/>
          <w:szCs w:val="28"/>
        </w:rPr>
        <w:t xml:space="preserve"> </w:t>
      </w:r>
      <w:r w:rsidRPr="00742EFC">
        <w:rPr>
          <w:sz w:val="28"/>
          <w:szCs w:val="28"/>
        </w:rPr>
        <w:t xml:space="preserve">и включает в себя </w:t>
      </w:r>
      <w:r>
        <w:rPr>
          <w:sz w:val="28"/>
          <w:szCs w:val="28"/>
        </w:rPr>
        <w:t xml:space="preserve">взаимосвязанные </w:t>
      </w:r>
      <w:r w:rsidRPr="00742EFC">
        <w:rPr>
          <w:sz w:val="28"/>
          <w:szCs w:val="28"/>
        </w:rPr>
        <w:t>конкурсные задания</w:t>
      </w:r>
      <w:r>
        <w:rPr>
          <w:sz w:val="28"/>
          <w:szCs w:val="28"/>
        </w:rPr>
        <w:t xml:space="preserve">, объединенные одной темой: творческая презентация и педагогическое мероприятие с детьми. </w:t>
      </w:r>
      <w:r w:rsidRPr="00154138">
        <w:rPr>
          <w:sz w:val="28"/>
          <w:szCs w:val="28"/>
        </w:rPr>
        <w:t xml:space="preserve">Тему, форму творческой презентации </w:t>
      </w:r>
      <w:r>
        <w:rPr>
          <w:sz w:val="28"/>
          <w:szCs w:val="28"/>
        </w:rPr>
        <w:t>и педагогического мероприятия с </w:t>
      </w:r>
      <w:r w:rsidRPr="00154138">
        <w:rPr>
          <w:sz w:val="28"/>
          <w:szCs w:val="28"/>
        </w:rPr>
        <w:t xml:space="preserve">детьми  участник </w:t>
      </w:r>
      <w:r>
        <w:rPr>
          <w:sz w:val="28"/>
          <w:szCs w:val="28"/>
        </w:rPr>
        <w:t>К</w:t>
      </w:r>
      <w:r w:rsidRPr="00154138">
        <w:rPr>
          <w:sz w:val="28"/>
          <w:szCs w:val="28"/>
        </w:rPr>
        <w:t>онкурса определяет самостоятельно.</w:t>
      </w:r>
      <w:r>
        <w:rPr>
          <w:sz w:val="28"/>
          <w:szCs w:val="28"/>
        </w:rPr>
        <w:t xml:space="preserve"> Участники Конкурса выполняют задания в соответствии с жеребьевкой, которую проводят члены Оргкомитета перед конкурсными мероприятиями второго тура.</w:t>
      </w:r>
    </w:p>
    <w:p w:rsidR="006A5681" w:rsidRPr="00CF1363" w:rsidRDefault="006A5681" w:rsidP="00092FD7">
      <w:pPr>
        <w:ind w:firstLine="741"/>
        <w:jc w:val="both"/>
        <w:rPr>
          <w:sz w:val="28"/>
          <w:szCs w:val="28"/>
        </w:rPr>
      </w:pPr>
      <w:r w:rsidRPr="00CF1363">
        <w:rPr>
          <w:sz w:val="28"/>
          <w:szCs w:val="28"/>
        </w:rPr>
        <w:t>Проводится 11 марта 2015 года.</w:t>
      </w:r>
    </w:p>
    <w:p w:rsidR="006A5681" w:rsidRPr="00DB4EDA" w:rsidRDefault="006A5681" w:rsidP="00092FD7">
      <w:pPr>
        <w:ind w:firstLine="741"/>
        <w:jc w:val="both"/>
        <w:rPr>
          <w:rFonts w:ascii="Verdana" w:hAnsi="Verdana"/>
          <w:sz w:val="18"/>
          <w:szCs w:val="18"/>
        </w:rPr>
      </w:pPr>
      <w:r w:rsidRPr="008B0DE4">
        <w:rPr>
          <w:sz w:val="28"/>
          <w:szCs w:val="28"/>
          <w:u w:val="single"/>
        </w:rPr>
        <w:t xml:space="preserve">Задание 1. </w:t>
      </w:r>
      <w:r w:rsidRPr="00DB4EDA">
        <w:rPr>
          <w:bCs/>
          <w:sz w:val="28"/>
          <w:szCs w:val="28"/>
          <w:u w:val="single"/>
        </w:rPr>
        <w:t>«Творческая презентация»</w:t>
      </w:r>
      <w:r w:rsidRPr="00DB4EDA">
        <w:rPr>
          <w:rFonts w:ascii="Verdana" w:hAnsi="Verdana"/>
          <w:sz w:val="18"/>
          <w:szCs w:val="18"/>
        </w:rPr>
        <w:t xml:space="preserve"> </w:t>
      </w:r>
    </w:p>
    <w:p w:rsidR="006A5681" w:rsidRDefault="006A5681" w:rsidP="00092FD7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Формат:</w:t>
      </w:r>
      <w:r>
        <w:rPr>
          <w:sz w:val="28"/>
          <w:szCs w:val="28"/>
        </w:rPr>
        <w:t xml:space="preserve"> устное представление конкурсантом педагогического опыта. </w:t>
      </w:r>
      <w:r w:rsidRPr="007F247E">
        <w:rPr>
          <w:sz w:val="28"/>
          <w:szCs w:val="28"/>
        </w:rPr>
        <w:t>Тема выступления определяется конкурсантом. В творческой презентации участники Конкурса раскрывают методическую и практическую основы заявленной темы. В творческой презентации обязательно обозначается положение (вопрос, момент), которое будет продемонстрировано в следующем конкурсном задании первого тура – в педагогическом мероприятии с детьми (</w:t>
      </w:r>
      <w:r>
        <w:rPr>
          <w:sz w:val="28"/>
          <w:szCs w:val="28"/>
        </w:rPr>
        <w:t>з</w:t>
      </w:r>
      <w:r w:rsidRPr="007F247E">
        <w:rPr>
          <w:sz w:val="28"/>
          <w:szCs w:val="28"/>
        </w:rPr>
        <w:t>адание 2).</w:t>
      </w:r>
      <w:r>
        <w:rPr>
          <w:sz w:val="28"/>
          <w:szCs w:val="28"/>
        </w:rPr>
        <w:t xml:space="preserve"> Участники </w:t>
      </w:r>
      <w:r w:rsidRPr="00742EFC">
        <w:rPr>
          <w:sz w:val="28"/>
          <w:szCs w:val="28"/>
        </w:rPr>
        <w:t>Конкурса могут использовать компьютерные презентации, видео- и аудиоматериалы (технические условия обеспечиваются Оргкомитетом)</w:t>
      </w:r>
      <w:r>
        <w:rPr>
          <w:sz w:val="28"/>
          <w:szCs w:val="28"/>
        </w:rPr>
        <w:t>.</w:t>
      </w:r>
    </w:p>
    <w:p w:rsidR="006A5681" w:rsidRPr="00742EFC" w:rsidRDefault="006A5681" w:rsidP="00092FD7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Регламент: </w:t>
      </w:r>
      <w:r>
        <w:rPr>
          <w:sz w:val="28"/>
          <w:szCs w:val="28"/>
        </w:rPr>
        <w:t>15</w:t>
      </w:r>
      <w:r w:rsidRPr="00742EFC">
        <w:rPr>
          <w:sz w:val="28"/>
          <w:szCs w:val="28"/>
        </w:rPr>
        <w:t xml:space="preserve"> минут</w:t>
      </w:r>
      <w:r>
        <w:rPr>
          <w:sz w:val="28"/>
          <w:szCs w:val="28"/>
        </w:rPr>
        <w:t xml:space="preserve"> (выступление участника – 10 минут, вопросы членов жюри – до 5 минут).</w:t>
      </w:r>
      <w:r w:rsidRPr="00742EFC">
        <w:rPr>
          <w:sz w:val="28"/>
          <w:szCs w:val="28"/>
        </w:rPr>
        <w:t xml:space="preserve"> </w:t>
      </w:r>
    </w:p>
    <w:p w:rsidR="006A5681" w:rsidRPr="00970B95" w:rsidRDefault="006A5681" w:rsidP="008B0DE4">
      <w:pPr>
        <w:ind w:firstLine="709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Критерии оценивания</w:t>
      </w:r>
      <w:r>
        <w:rPr>
          <w:sz w:val="28"/>
          <w:szCs w:val="28"/>
        </w:rPr>
        <w:t xml:space="preserve"> </w:t>
      </w:r>
      <w:r w:rsidRPr="00970B95">
        <w:rPr>
          <w:sz w:val="28"/>
          <w:szCs w:val="28"/>
        </w:rPr>
        <w:t xml:space="preserve">публичного выступления </w:t>
      </w:r>
      <w:r>
        <w:rPr>
          <w:sz w:val="28"/>
          <w:szCs w:val="28"/>
        </w:rPr>
        <w:t>участника К</w:t>
      </w:r>
      <w:r w:rsidRPr="00970B95">
        <w:rPr>
          <w:sz w:val="28"/>
          <w:szCs w:val="28"/>
        </w:rPr>
        <w:t>онкурса</w:t>
      </w:r>
      <w:r>
        <w:rPr>
          <w:sz w:val="28"/>
          <w:szCs w:val="28"/>
        </w:rPr>
        <w:t>:</w:t>
      </w:r>
    </w:p>
    <w:p w:rsidR="006A5681" w:rsidRPr="00154138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теоретическая обоснованность представленной работы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Pr="00154138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практическая зна</w:t>
      </w:r>
      <w:r>
        <w:rPr>
          <w:sz w:val="28"/>
          <w:szCs w:val="28"/>
        </w:rPr>
        <w:t>чимость представленной работы (0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Pr="00154138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новизна представленного опыта работы, отражающая собственный вклад автора, возможность исп</w:t>
      </w:r>
      <w:r>
        <w:rPr>
          <w:sz w:val="28"/>
          <w:szCs w:val="28"/>
        </w:rPr>
        <w:t>ользования другими педагогами (0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 xml:space="preserve">); </w:t>
      </w:r>
    </w:p>
    <w:p w:rsidR="006A5681" w:rsidRPr="00154138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логичность построения представленной работы (0-1-2);</w:t>
      </w:r>
    </w:p>
    <w:p w:rsidR="006A5681" w:rsidRPr="00154138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соответствие содержания заявленной теме (0-1-2);</w:t>
      </w:r>
    </w:p>
    <w:p w:rsidR="006A5681" w:rsidRPr="00154138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оригинальность подачи материала (0-1-2);</w:t>
      </w:r>
    </w:p>
    <w:p w:rsidR="006A5681" w:rsidRDefault="006A5681" w:rsidP="006D2913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 xml:space="preserve">общая культура (0-1-2) (культура общения, речи). </w:t>
      </w:r>
    </w:p>
    <w:p w:rsidR="006A5681" w:rsidRPr="00DD792C" w:rsidRDefault="006A5681" w:rsidP="00EC6B04">
      <w:pPr>
        <w:ind w:firstLine="708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Проводится </w:t>
      </w:r>
      <w:r w:rsidRPr="00DD792C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D792C">
        <w:rPr>
          <w:sz w:val="28"/>
          <w:szCs w:val="28"/>
        </w:rPr>
        <w:t xml:space="preserve"> марта 2015 года. </w:t>
      </w:r>
    </w:p>
    <w:p w:rsidR="006A5681" w:rsidRPr="00410C1B" w:rsidRDefault="006A5681" w:rsidP="00B13FEC">
      <w:pPr>
        <w:ind w:firstLine="709"/>
        <w:jc w:val="both"/>
        <w:rPr>
          <w:sz w:val="28"/>
          <w:szCs w:val="28"/>
          <w:highlight w:val="darkCyan"/>
        </w:rPr>
      </w:pPr>
      <w:r w:rsidRPr="008B0DE4">
        <w:rPr>
          <w:sz w:val="28"/>
          <w:szCs w:val="28"/>
          <w:u w:val="single"/>
        </w:rPr>
        <w:t xml:space="preserve">Задание </w:t>
      </w:r>
      <w:r>
        <w:rPr>
          <w:sz w:val="28"/>
          <w:szCs w:val="28"/>
          <w:u w:val="single"/>
        </w:rPr>
        <w:t>2</w:t>
      </w:r>
      <w:r w:rsidRPr="008B0DE4">
        <w:rPr>
          <w:sz w:val="28"/>
          <w:szCs w:val="28"/>
          <w:u w:val="single"/>
        </w:rPr>
        <w:t xml:space="preserve">. </w:t>
      </w:r>
      <w:r>
        <w:rPr>
          <w:sz w:val="28"/>
          <w:szCs w:val="28"/>
          <w:u w:val="single"/>
        </w:rPr>
        <w:t>«Педагогическ</w:t>
      </w:r>
      <w:r w:rsidRPr="009436CE">
        <w:rPr>
          <w:sz w:val="28"/>
          <w:szCs w:val="28"/>
          <w:u w:val="single"/>
        </w:rPr>
        <w:t xml:space="preserve">ое </w:t>
      </w:r>
      <w:r>
        <w:rPr>
          <w:sz w:val="28"/>
          <w:szCs w:val="28"/>
          <w:u w:val="single"/>
        </w:rPr>
        <w:t xml:space="preserve">мероприятие с </w:t>
      </w:r>
      <w:r w:rsidRPr="00410C1B">
        <w:rPr>
          <w:sz w:val="28"/>
          <w:szCs w:val="28"/>
          <w:u w:val="single"/>
        </w:rPr>
        <w:t>детьми».</w:t>
      </w:r>
    </w:p>
    <w:p w:rsidR="006A5681" w:rsidRDefault="006A5681" w:rsidP="00523522">
      <w:pPr>
        <w:ind w:firstLine="741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Формат:</w:t>
      </w:r>
      <w:r>
        <w:rPr>
          <w:sz w:val="28"/>
          <w:szCs w:val="28"/>
        </w:rPr>
        <w:t xml:space="preserve"> мероприятие с детьми (в соответствии с заявленными возрастной группой и темой).</w:t>
      </w:r>
    </w:p>
    <w:p w:rsidR="006A5681" w:rsidRDefault="006A5681" w:rsidP="00523522">
      <w:pPr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Педагогическое мероприятие с детьми демонстрирует фрагмент практического опыта участника Конкурса, представленного в творческой презентации. Практический опыт по организации образовательной работы может быть представлен разными формами работы с детьми. Возраст детей определяется участником Конкурса. До начала конкурсного задания участники представляют членам муниципального жюри модель проведения педагогического мероприятия, в которой указаны цели и примерное содержание мероприятия.  </w:t>
      </w:r>
    </w:p>
    <w:p w:rsidR="006A5681" w:rsidRPr="00742EFC" w:rsidRDefault="006A5681" w:rsidP="00523522">
      <w:pPr>
        <w:ind w:firstLine="741"/>
        <w:jc w:val="both"/>
        <w:rPr>
          <w:sz w:val="28"/>
          <w:szCs w:val="28"/>
        </w:rPr>
      </w:pPr>
      <w:r w:rsidRPr="006A64AA">
        <w:rPr>
          <w:sz w:val="28"/>
          <w:szCs w:val="28"/>
        </w:rPr>
        <w:t>Регламент: до 30 минут</w:t>
      </w:r>
      <w:r>
        <w:rPr>
          <w:sz w:val="28"/>
          <w:szCs w:val="28"/>
        </w:rPr>
        <w:t xml:space="preserve"> (</w:t>
      </w:r>
      <w:r w:rsidRPr="006A64AA">
        <w:rPr>
          <w:sz w:val="28"/>
          <w:szCs w:val="28"/>
        </w:rPr>
        <w:t>проведение мероприятия</w:t>
      </w:r>
      <w:r>
        <w:rPr>
          <w:sz w:val="28"/>
          <w:szCs w:val="28"/>
        </w:rPr>
        <w:t xml:space="preserve"> – до 20 минут; вопросы членов жюри – до 10 минут</w:t>
      </w:r>
      <w:r w:rsidRPr="006A64AA">
        <w:rPr>
          <w:sz w:val="28"/>
          <w:szCs w:val="28"/>
        </w:rPr>
        <w:t>).</w:t>
      </w:r>
      <w:r w:rsidRPr="00742EFC">
        <w:rPr>
          <w:sz w:val="28"/>
          <w:szCs w:val="28"/>
        </w:rPr>
        <w:t xml:space="preserve"> </w:t>
      </w:r>
    </w:p>
    <w:p w:rsidR="006A5681" w:rsidRDefault="006A5681" w:rsidP="00B13FEC">
      <w:pPr>
        <w:ind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Критерии оценивания: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методическая компетентность (соответствие формы, содержания, методов и приемов возрасту детей)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умение заинтересовать группу детей выбранным содержанием и видом деятельности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оригинальность организации и выбора содержания открытого просмотра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умение удерживать интерес детей в течение организованной деятельности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 xml:space="preserve">); 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творческая способность педагога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организация взаимодействия/сотрудничества детей группы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 xml:space="preserve">учет и поддержка активности и инициативности детей на </w:t>
      </w:r>
      <w:r>
        <w:rPr>
          <w:sz w:val="28"/>
          <w:szCs w:val="28"/>
        </w:rPr>
        <w:t>меропри</w:t>
      </w:r>
      <w:r w:rsidRPr="00154138">
        <w:rPr>
          <w:sz w:val="28"/>
          <w:szCs w:val="28"/>
        </w:rPr>
        <w:t>ятии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общая культура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 (культура общения);</w:t>
      </w:r>
    </w:p>
    <w:p w:rsidR="006A5681" w:rsidRDefault="006A5681" w:rsidP="006D2913">
      <w:pPr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соответствие открытого педагогического мероприятия и т</w:t>
      </w:r>
      <w:r>
        <w:rPr>
          <w:sz w:val="28"/>
          <w:szCs w:val="28"/>
        </w:rPr>
        <w:t xml:space="preserve">ворческой презентации (0-1-2). </w:t>
      </w:r>
    </w:p>
    <w:p w:rsidR="006A5681" w:rsidRDefault="006A5681" w:rsidP="006A64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4.5.3. </w:t>
      </w:r>
      <w:r w:rsidRPr="00742EFC">
        <w:rPr>
          <w:sz w:val="28"/>
          <w:szCs w:val="28"/>
        </w:rPr>
        <w:t>III тур (финальный</w:t>
      </w:r>
      <w:r>
        <w:rPr>
          <w:sz w:val="28"/>
          <w:szCs w:val="28"/>
        </w:rPr>
        <w:t>, очный</w:t>
      </w:r>
      <w:r w:rsidRPr="00742EF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6A5681" w:rsidRPr="003012A2" w:rsidRDefault="006A5681" w:rsidP="006A64AA">
      <w:pPr>
        <w:ind w:firstLine="720"/>
        <w:jc w:val="both"/>
        <w:rPr>
          <w:sz w:val="28"/>
          <w:szCs w:val="28"/>
        </w:rPr>
      </w:pPr>
      <w:r w:rsidRPr="003012A2">
        <w:rPr>
          <w:sz w:val="28"/>
          <w:szCs w:val="28"/>
        </w:rPr>
        <w:t>Проводится 25 марта 2015 года.</w:t>
      </w:r>
    </w:p>
    <w:p w:rsidR="006A5681" w:rsidRDefault="006A5681" w:rsidP="005E430F">
      <w:pPr>
        <w:ind w:firstLine="720"/>
        <w:jc w:val="both"/>
        <w:rPr>
          <w:sz w:val="28"/>
          <w:szCs w:val="28"/>
        </w:rPr>
      </w:pPr>
      <w:r w:rsidRPr="00775F0C">
        <w:rPr>
          <w:sz w:val="28"/>
          <w:szCs w:val="28"/>
        </w:rPr>
        <w:t>По результатам выполнения заданий</w:t>
      </w:r>
      <w:r>
        <w:rPr>
          <w:sz w:val="28"/>
          <w:szCs w:val="28"/>
        </w:rPr>
        <w:t xml:space="preserve"> второго (очного) тура жюри формирует рейтинг участников. В третьем туре принимают участие 3 участника, набравшие наибольшее количество баллов по итогам первого и второго туров. Третий тур включает в себя Мастер-класс, цель которого – дать максимально полное представление о профессиональных и индивидуальных качествах участников, их социальной и гражданской позиции. </w:t>
      </w:r>
    </w:p>
    <w:p w:rsidR="006A5681" w:rsidRDefault="006A5681" w:rsidP="00F56FAD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Задание 1. </w:t>
      </w:r>
      <w:r w:rsidRPr="00154138">
        <w:rPr>
          <w:sz w:val="28"/>
          <w:szCs w:val="28"/>
          <w:u w:val="single"/>
        </w:rPr>
        <w:t>Мастер-класс</w:t>
      </w:r>
      <w:r>
        <w:rPr>
          <w:sz w:val="28"/>
          <w:szCs w:val="28"/>
          <w:u w:val="single"/>
        </w:rPr>
        <w:t>.</w:t>
      </w:r>
    </w:p>
    <w:p w:rsidR="006A5681" w:rsidRDefault="006A5681" w:rsidP="00F56FAD">
      <w:pPr>
        <w:ind w:firstLine="709"/>
        <w:jc w:val="both"/>
        <w:rPr>
          <w:sz w:val="28"/>
          <w:szCs w:val="28"/>
        </w:rPr>
      </w:pPr>
      <w:r w:rsidRPr="00742EFC">
        <w:rPr>
          <w:sz w:val="28"/>
          <w:szCs w:val="28"/>
        </w:rPr>
        <w:t>Формат:</w:t>
      </w:r>
      <w:r w:rsidRPr="00154138">
        <w:rPr>
          <w:sz w:val="28"/>
          <w:szCs w:val="28"/>
        </w:rPr>
        <w:t xml:space="preserve">  </w:t>
      </w:r>
      <w:r>
        <w:rPr>
          <w:sz w:val="28"/>
          <w:szCs w:val="28"/>
        </w:rPr>
        <w:t xml:space="preserve">проводится </w:t>
      </w:r>
      <w:r w:rsidRPr="00154138">
        <w:rPr>
          <w:sz w:val="28"/>
          <w:szCs w:val="28"/>
        </w:rPr>
        <w:t>с аудиторией взрослых</w:t>
      </w:r>
      <w:r>
        <w:rPr>
          <w:sz w:val="28"/>
          <w:szCs w:val="28"/>
        </w:rPr>
        <w:t xml:space="preserve">, </w:t>
      </w:r>
      <w:r w:rsidRPr="00154138">
        <w:rPr>
          <w:sz w:val="28"/>
          <w:szCs w:val="28"/>
        </w:rPr>
        <w:t>демонстриру</w:t>
      </w:r>
      <w:r>
        <w:rPr>
          <w:sz w:val="28"/>
          <w:szCs w:val="28"/>
        </w:rPr>
        <w:t>ет</w:t>
      </w:r>
      <w:r w:rsidRPr="00154138">
        <w:rPr>
          <w:sz w:val="28"/>
          <w:szCs w:val="28"/>
        </w:rPr>
        <w:t xml:space="preserve">  конкретный методический прием, метод,  технологию воспитания, обучения, развития и оздоровления, отража</w:t>
      </w:r>
      <w:r>
        <w:rPr>
          <w:sz w:val="28"/>
          <w:szCs w:val="28"/>
        </w:rPr>
        <w:t>ет</w:t>
      </w:r>
      <w:r w:rsidRPr="00154138">
        <w:rPr>
          <w:sz w:val="28"/>
          <w:szCs w:val="28"/>
        </w:rPr>
        <w:t xml:space="preserve"> современные тенденции развития дошкольного образования.</w:t>
      </w:r>
      <w:r>
        <w:rPr>
          <w:sz w:val="28"/>
          <w:szCs w:val="28"/>
        </w:rPr>
        <w:t xml:space="preserve"> Тему «Мастер-класса» определяет Оргкомитет.</w:t>
      </w:r>
    </w:p>
    <w:p w:rsidR="006A5681" w:rsidRPr="00742EFC" w:rsidRDefault="006A5681" w:rsidP="00F56FAD">
      <w:pPr>
        <w:ind w:firstLine="709"/>
        <w:jc w:val="both"/>
        <w:rPr>
          <w:sz w:val="28"/>
          <w:szCs w:val="28"/>
        </w:rPr>
      </w:pPr>
      <w:r w:rsidRPr="00742EFC">
        <w:rPr>
          <w:sz w:val="28"/>
          <w:szCs w:val="28"/>
        </w:rPr>
        <w:t xml:space="preserve">Регламент: </w:t>
      </w:r>
      <w:r>
        <w:rPr>
          <w:sz w:val="28"/>
          <w:szCs w:val="28"/>
        </w:rPr>
        <w:t>до 25</w:t>
      </w:r>
      <w:r w:rsidRPr="00742EFC">
        <w:rPr>
          <w:sz w:val="28"/>
          <w:szCs w:val="28"/>
        </w:rPr>
        <w:t xml:space="preserve"> минут</w:t>
      </w:r>
      <w:r>
        <w:rPr>
          <w:sz w:val="28"/>
          <w:szCs w:val="28"/>
        </w:rPr>
        <w:t>, включая 5 минут на вопросы жюри.</w:t>
      </w:r>
    </w:p>
    <w:p w:rsidR="006A5681" w:rsidRPr="00154138" w:rsidRDefault="006A5681" w:rsidP="00430BD7">
      <w:pPr>
        <w:ind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 xml:space="preserve">Критерии оценивания: </w:t>
      </w:r>
    </w:p>
    <w:p w:rsidR="006A5681" w:rsidRPr="00154138" w:rsidRDefault="006A5681" w:rsidP="006D2913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глубина и оригинальность содержания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 xml:space="preserve">); </w:t>
      </w:r>
    </w:p>
    <w:p w:rsidR="006A5681" w:rsidRPr="00154138" w:rsidRDefault="006A5681" w:rsidP="006D2913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методическая  и практическая ценность для дошкольного образования</w:t>
      </w:r>
      <w:r>
        <w:rPr>
          <w:sz w:val="28"/>
          <w:szCs w:val="28"/>
        </w:rPr>
        <w:t> </w:t>
      </w:r>
      <w:r w:rsidRPr="00154138">
        <w:rPr>
          <w:sz w:val="28"/>
          <w:szCs w:val="28"/>
        </w:rPr>
        <w:t>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 xml:space="preserve">); </w:t>
      </w:r>
    </w:p>
    <w:p w:rsidR="006A5681" w:rsidRPr="00154138" w:rsidRDefault="006A5681" w:rsidP="006D2913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общая культура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);</w:t>
      </w:r>
    </w:p>
    <w:p w:rsidR="006A5681" w:rsidRPr="00154138" w:rsidRDefault="006A5681" w:rsidP="006D2913">
      <w:pPr>
        <w:numPr>
          <w:ilvl w:val="0"/>
          <w:numId w:val="16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154138">
        <w:rPr>
          <w:sz w:val="28"/>
          <w:szCs w:val="28"/>
        </w:rPr>
        <w:t>умение взаимодействовать с широкой аудиторией (</w:t>
      </w:r>
      <w:r>
        <w:rPr>
          <w:sz w:val="28"/>
          <w:szCs w:val="28"/>
        </w:rPr>
        <w:t>0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1</w:t>
      </w:r>
      <w:r w:rsidRPr="00154138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154138">
        <w:rPr>
          <w:sz w:val="28"/>
          <w:szCs w:val="28"/>
        </w:rPr>
        <w:t>).</w:t>
      </w:r>
    </w:p>
    <w:p w:rsidR="006A5681" w:rsidRPr="00F56FAD" w:rsidRDefault="006A5681" w:rsidP="007F5628">
      <w:pPr>
        <w:pStyle w:val="Default"/>
        <w:ind w:firstLine="741"/>
        <w:jc w:val="both"/>
        <w:rPr>
          <w:color w:val="auto"/>
          <w:sz w:val="28"/>
          <w:szCs w:val="28"/>
          <w:highlight w:val="yellow"/>
        </w:rPr>
      </w:pPr>
    </w:p>
    <w:p w:rsidR="006A5681" w:rsidRPr="00654FE2" w:rsidRDefault="006A5681" w:rsidP="00AF2C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654FE2">
        <w:rPr>
          <w:b/>
          <w:bCs/>
          <w:sz w:val="28"/>
          <w:szCs w:val="28"/>
        </w:rPr>
        <w:t>. Подведение итогов Конкурса</w:t>
      </w:r>
    </w:p>
    <w:p w:rsidR="006A5681" w:rsidRDefault="006A5681" w:rsidP="006D2913">
      <w:pPr>
        <w:numPr>
          <w:ilvl w:val="0"/>
          <w:numId w:val="7"/>
        </w:numPr>
        <w:tabs>
          <w:tab w:val="clear" w:pos="2181"/>
          <w:tab w:val="num" w:pos="1311"/>
        </w:tabs>
        <w:ind w:left="0" w:firstLine="741"/>
        <w:jc w:val="both"/>
        <w:rPr>
          <w:sz w:val="28"/>
          <w:szCs w:val="28"/>
        </w:rPr>
      </w:pPr>
      <w:r w:rsidRPr="008F22ED">
        <w:rPr>
          <w:sz w:val="28"/>
          <w:szCs w:val="28"/>
        </w:rPr>
        <w:t>По итогам Конкурса определяются победител</w:t>
      </w:r>
      <w:r>
        <w:rPr>
          <w:sz w:val="28"/>
          <w:szCs w:val="28"/>
        </w:rPr>
        <w:t>ь</w:t>
      </w:r>
      <w:r w:rsidRPr="008F22ED">
        <w:rPr>
          <w:sz w:val="28"/>
          <w:szCs w:val="28"/>
        </w:rPr>
        <w:t>  (</w:t>
      </w:r>
      <w:r w:rsidRPr="008F22ED">
        <w:rPr>
          <w:sz w:val="28"/>
          <w:szCs w:val="28"/>
          <w:lang w:val="en-US"/>
        </w:rPr>
        <w:t>I</w:t>
      </w:r>
      <w:r w:rsidRPr="008F22ED">
        <w:rPr>
          <w:sz w:val="28"/>
          <w:szCs w:val="28"/>
        </w:rPr>
        <w:t xml:space="preserve"> место) и  приз</w:t>
      </w:r>
      <w:r>
        <w:rPr>
          <w:sz w:val="28"/>
          <w:szCs w:val="28"/>
        </w:rPr>
        <w:t>ё</w:t>
      </w:r>
      <w:r w:rsidRPr="008F22ED">
        <w:rPr>
          <w:sz w:val="28"/>
          <w:szCs w:val="28"/>
        </w:rPr>
        <w:t>ры (</w:t>
      </w:r>
      <w:r w:rsidRPr="008F22ED">
        <w:rPr>
          <w:sz w:val="28"/>
          <w:szCs w:val="28"/>
          <w:lang w:val="en-US"/>
        </w:rPr>
        <w:t>II</w:t>
      </w:r>
      <w:r w:rsidRPr="008F22ED">
        <w:rPr>
          <w:sz w:val="28"/>
          <w:szCs w:val="28"/>
        </w:rPr>
        <w:t>-</w:t>
      </w:r>
      <w:r w:rsidRPr="008F22ED">
        <w:rPr>
          <w:sz w:val="28"/>
          <w:szCs w:val="28"/>
          <w:lang w:val="en-US"/>
        </w:rPr>
        <w:t>III</w:t>
      </w:r>
      <w:r w:rsidRPr="008F22ED">
        <w:rPr>
          <w:sz w:val="28"/>
          <w:szCs w:val="28"/>
        </w:rPr>
        <w:t xml:space="preserve"> места) по наибольшей сумме набранных баллов.</w:t>
      </w:r>
    </w:p>
    <w:p w:rsidR="006A5681" w:rsidRPr="008F22ED" w:rsidRDefault="006A5681" w:rsidP="006D2913">
      <w:pPr>
        <w:numPr>
          <w:ilvl w:val="0"/>
          <w:numId w:val="7"/>
        </w:numPr>
        <w:tabs>
          <w:tab w:val="clear" w:pos="2181"/>
          <w:tab w:val="num" w:pos="1311"/>
        </w:tabs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В случае равенства баллов распределение мест между финалистами Конкурса определяется путём голосования членов жюри, в случае равенства голосов решающим голосом обладает председатель жюри.</w:t>
      </w:r>
    </w:p>
    <w:p w:rsidR="006A5681" w:rsidRDefault="006A5681" w:rsidP="006D2913">
      <w:pPr>
        <w:numPr>
          <w:ilvl w:val="0"/>
          <w:numId w:val="7"/>
        </w:numPr>
        <w:tabs>
          <w:tab w:val="clear" w:pos="2181"/>
          <w:tab w:val="num" w:pos="1311"/>
        </w:tabs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Конкурса осуществляется Оргкомитетом.</w:t>
      </w:r>
    </w:p>
    <w:p w:rsidR="006A5681" w:rsidRDefault="006A5681" w:rsidP="006D2913">
      <w:pPr>
        <w:numPr>
          <w:ilvl w:val="0"/>
          <w:numId w:val="7"/>
        </w:numPr>
        <w:tabs>
          <w:tab w:val="clear" w:pos="2181"/>
          <w:tab w:val="num" w:pos="1311"/>
        </w:tabs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>Объявление и награждение победителя, призёров и лауреатов Конкурса (участников второго и третьего туров) проводится на церемонии торжественного закрытия Конкурса.</w:t>
      </w:r>
    </w:p>
    <w:p w:rsidR="006A5681" w:rsidRPr="00B6493E" w:rsidRDefault="006A5681" w:rsidP="006D2913">
      <w:pPr>
        <w:numPr>
          <w:ilvl w:val="0"/>
          <w:numId w:val="7"/>
        </w:numPr>
        <w:tabs>
          <w:tab w:val="clear" w:pos="2181"/>
          <w:tab w:val="num" w:pos="1311"/>
        </w:tabs>
        <w:ind w:left="0" w:firstLine="741"/>
        <w:jc w:val="both"/>
        <w:rPr>
          <w:sz w:val="28"/>
          <w:szCs w:val="28"/>
        </w:rPr>
      </w:pPr>
      <w:r w:rsidRPr="00BB0292">
        <w:rPr>
          <w:sz w:val="28"/>
          <w:szCs w:val="28"/>
        </w:rPr>
        <w:t>Участник очного тура Конкурса, не ставший победителем или призёром, получает сертификат лауреата.</w:t>
      </w:r>
    </w:p>
    <w:p w:rsidR="006A5681" w:rsidRDefault="006A5681" w:rsidP="006D2913">
      <w:pPr>
        <w:numPr>
          <w:ilvl w:val="0"/>
          <w:numId w:val="7"/>
        </w:numPr>
        <w:tabs>
          <w:tab w:val="clear" w:pos="2181"/>
          <w:tab w:val="num" w:pos="1311"/>
        </w:tabs>
        <w:ind w:left="0" w:firstLine="7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Итоги Конкурса</w:t>
      </w:r>
      <w:r w:rsidRPr="00B6493E">
        <w:rPr>
          <w:sz w:val="28"/>
          <w:szCs w:val="28"/>
        </w:rPr>
        <w:t xml:space="preserve"> оформля</w:t>
      </w:r>
      <w:r>
        <w:rPr>
          <w:sz w:val="28"/>
          <w:szCs w:val="28"/>
        </w:rPr>
        <w:t>ю</w:t>
      </w:r>
      <w:r w:rsidRPr="00B6493E">
        <w:rPr>
          <w:sz w:val="28"/>
          <w:szCs w:val="28"/>
        </w:rPr>
        <w:t>тся протокол</w:t>
      </w:r>
      <w:r>
        <w:rPr>
          <w:sz w:val="28"/>
          <w:szCs w:val="28"/>
        </w:rPr>
        <w:t>ом</w:t>
      </w:r>
      <w:r w:rsidRPr="00B6493E">
        <w:rPr>
          <w:sz w:val="28"/>
          <w:szCs w:val="28"/>
        </w:rPr>
        <w:t xml:space="preserve"> заседания жюри</w:t>
      </w:r>
      <w:r>
        <w:rPr>
          <w:sz w:val="28"/>
          <w:szCs w:val="28"/>
        </w:rPr>
        <w:t xml:space="preserve"> и утверждаются приказом муниципального образовательного учреждения «Учебно-методический центр развития образования Краснопартизанского муниципального района». </w:t>
      </w:r>
    </w:p>
    <w:p w:rsidR="006A5681" w:rsidRDefault="006A5681" w:rsidP="007F5628">
      <w:pPr>
        <w:tabs>
          <w:tab w:val="num" w:pos="1311"/>
        </w:tabs>
        <w:ind w:firstLine="741"/>
        <w:jc w:val="both"/>
        <w:rPr>
          <w:sz w:val="28"/>
          <w:szCs w:val="28"/>
          <w:highlight w:val="yellow"/>
        </w:rPr>
      </w:pPr>
    </w:p>
    <w:p w:rsidR="006A5681" w:rsidRDefault="006A5681" w:rsidP="007F5628">
      <w:pPr>
        <w:tabs>
          <w:tab w:val="num" w:pos="1311"/>
        </w:tabs>
        <w:ind w:firstLine="741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/>
      </w: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Default="006A5681" w:rsidP="004C0F77">
      <w:pPr>
        <w:pStyle w:val="Default"/>
        <w:ind w:left="7371" w:right="-426"/>
        <w:rPr>
          <w:bCs/>
          <w:sz w:val="20"/>
        </w:rPr>
      </w:pPr>
    </w:p>
    <w:p w:rsidR="006A5681" w:rsidRPr="00B1461F" w:rsidRDefault="006A5681" w:rsidP="004C0F77">
      <w:pPr>
        <w:pStyle w:val="Default"/>
        <w:ind w:left="7371" w:right="-426"/>
        <w:rPr>
          <w:bCs/>
          <w:sz w:val="20"/>
        </w:rPr>
      </w:pPr>
      <w:r w:rsidRPr="00B1461F">
        <w:rPr>
          <w:bCs/>
          <w:sz w:val="20"/>
        </w:rPr>
        <w:t>Приложение № 1</w:t>
      </w:r>
    </w:p>
    <w:p w:rsidR="006A5681" w:rsidRPr="00B1461F" w:rsidRDefault="006A5681" w:rsidP="004C0F77">
      <w:pPr>
        <w:pStyle w:val="Default"/>
        <w:ind w:left="7371" w:right="-426"/>
        <w:rPr>
          <w:sz w:val="20"/>
        </w:rPr>
      </w:pPr>
      <w:r w:rsidRPr="00B1461F">
        <w:rPr>
          <w:sz w:val="20"/>
        </w:rPr>
        <w:t xml:space="preserve">к Положению о </w:t>
      </w:r>
      <w:r>
        <w:rPr>
          <w:sz w:val="20"/>
        </w:rPr>
        <w:t xml:space="preserve">муниципальном </w:t>
      </w:r>
      <w:r w:rsidRPr="00B1461F">
        <w:rPr>
          <w:sz w:val="20"/>
        </w:rPr>
        <w:t xml:space="preserve"> конкурс</w:t>
      </w:r>
      <w:r>
        <w:rPr>
          <w:sz w:val="20"/>
        </w:rPr>
        <w:t>е</w:t>
      </w:r>
      <w:r w:rsidRPr="00B1461F">
        <w:rPr>
          <w:sz w:val="20"/>
        </w:rPr>
        <w:t xml:space="preserve"> «Воспитатель года – 201</w:t>
      </w:r>
      <w:r>
        <w:rPr>
          <w:sz w:val="20"/>
        </w:rPr>
        <w:t>5</w:t>
      </w:r>
      <w:r w:rsidRPr="00B1461F">
        <w:rPr>
          <w:sz w:val="20"/>
        </w:rPr>
        <w:t>»</w:t>
      </w:r>
    </w:p>
    <w:p w:rsidR="006A5681" w:rsidRPr="003A3F51" w:rsidRDefault="006A5681" w:rsidP="004A6706">
      <w:pPr>
        <w:jc w:val="both"/>
        <w:rPr>
          <w:b/>
          <w:sz w:val="16"/>
          <w:szCs w:val="16"/>
          <w:highlight w:val="yellow"/>
        </w:rPr>
      </w:pPr>
    </w:p>
    <w:p w:rsidR="006A5681" w:rsidRDefault="006A5681" w:rsidP="008702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В </w:t>
      </w:r>
      <w:r w:rsidRPr="007D7DDF">
        <w:rPr>
          <w:b/>
          <w:sz w:val="28"/>
          <w:szCs w:val="28"/>
        </w:rPr>
        <w:t xml:space="preserve">оргкомитет </w:t>
      </w:r>
      <w:r>
        <w:rPr>
          <w:b/>
          <w:sz w:val="28"/>
          <w:szCs w:val="28"/>
        </w:rPr>
        <w:t xml:space="preserve">муниципального                                                                                           </w:t>
      </w:r>
    </w:p>
    <w:p w:rsidR="006A5681" w:rsidRPr="007D7DDF" w:rsidRDefault="006A5681" w:rsidP="008702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к</w:t>
      </w:r>
      <w:r w:rsidRPr="007D7DDF">
        <w:rPr>
          <w:b/>
          <w:sz w:val="28"/>
          <w:szCs w:val="28"/>
        </w:rPr>
        <w:t>онкурса «Воспитатель года</w:t>
      </w:r>
      <w:r>
        <w:rPr>
          <w:b/>
          <w:sz w:val="28"/>
          <w:szCs w:val="28"/>
        </w:rPr>
        <w:t xml:space="preserve"> - 2014</w:t>
      </w:r>
      <w:r w:rsidRPr="007D7DDF">
        <w:rPr>
          <w:b/>
          <w:sz w:val="28"/>
          <w:szCs w:val="28"/>
        </w:rPr>
        <w:t>»</w:t>
      </w:r>
    </w:p>
    <w:p w:rsidR="006A5681" w:rsidRDefault="006A5681" w:rsidP="004A6706">
      <w:pPr>
        <w:jc w:val="center"/>
        <w:rPr>
          <w:b/>
          <w:sz w:val="28"/>
          <w:szCs w:val="28"/>
        </w:rPr>
      </w:pPr>
    </w:p>
    <w:p w:rsidR="006A5681" w:rsidRPr="006D3AB0" w:rsidRDefault="006A5681" w:rsidP="004A6706">
      <w:pPr>
        <w:jc w:val="center"/>
      </w:pPr>
      <w:r w:rsidRPr="006D3AB0">
        <w:rPr>
          <w:b/>
          <w:sz w:val="28"/>
          <w:szCs w:val="28"/>
        </w:rPr>
        <w:t>ЗАЯВКА</w:t>
      </w:r>
    </w:p>
    <w:p w:rsidR="006A5681" w:rsidRPr="006D3AB0" w:rsidRDefault="006A5681" w:rsidP="004A6706">
      <w:pPr>
        <w:jc w:val="both"/>
      </w:pPr>
      <w:r w:rsidRPr="006D3AB0">
        <w:t>________________________________________________________________________________</w:t>
      </w:r>
    </w:p>
    <w:p w:rsidR="006A5681" w:rsidRPr="006D3AB0" w:rsidRDefault="006A5681" w:rsidP="004A6706">
      <w:pPr>
        <w:jc w:val="both"/>
      </w:pPr>
      <w:r w:rsidRPr="006D3AB0">
        <w:t>________________________________________________________________________________</w:t>
      </w:r>
    </w:p>
    <w:p w:rsidR="006A5681" w:rsidRPr="006D3AB0" w:rsidRDefault="006A5681" w:rsidP="004A6706">
      <w:pPr>
        <w:jc w:val="center"/>
        <w:rPr>
          <w:sz w:val="20"/>
          <w:szCs w:val="20"/>
        </w:rPr>
      </w:pPr>
      <w:r w:rsidRPr="006D3AB0">
        <w:rPr>
          <w:sz w:val="20"/>
          <w:szCs w:val="20"/>
        </w:rPr>
        <w:t>полное наименование образовательного учреждения</w:t>
      </w:r>
    </w:p>
    <w:p w:rsidR="006A5681" w:rsidRPr="0038064A" w:rsidRDefault="006A5681" w:rsidP="004A6706">
      <w:pPr>
        <w:jc w:val="both"/>
        <w:rPr>
          <w:sz w:val="22"/>
          <w:szCs w:val="22"/>
          <w:highlight w:val="yellow"/>
        </w:rPr>
      </w:pPr>
    </w:p>
    <w:p w:rsidR="006A5681" w:rsidRPr="006D3AB0" w:rsidRDefault="006A5681" w:rsidP="004A6706">
      <w:pPr>
        <w:tabs>
          <w:tab w:val="left" w:pos="0"/>
        </w:tabs>
        <w:jc w:val="both"/>
        <w:rPr>
          <w:sz w:val="28"/>
          <w:szCs w:val="28"/>
        </w:rPr>
      </w:pPr>
      <w:r w:rsidRPr="006D3AB0">
        <w:rPr>
          <w:sz w:val="28"/>
          <w:szCs w:val="28"/>
        </w:rPr>
        <w:t xml:space="preserve">направляет для включения в число участников </w:t>
      </w:r>
      <w:r>
        <w:rPr>
          <w:sz w:val="28"/>
          <w:szCs w:val="28"/>
        </w:rPr>
        <w:t>муниципального к</w:t>
      </w:r>
      <w:r w:rsidRPr="006D3AB0">
        <w:rPr>
          <w:sz w:val="28"/>
          <w:szCs w:val="28"/>
        </w:rPr>
        <w:t>онкурса «</w:t>
      </w:r>
      <w:r>
        <w:rPr>
          <w:sz w:val="28"/>
          <w:szCs w:val="28"/>
        </w:rPr>
        <w:t>Воспитатель года – 2015</w:t>
      </w:r>
      <w:r w:rsidRPr="006D3AB0">
        <w:rPr>
          <w:sz w:val="28"/>
          <w:szCs w:val="28"/>
        </w:rPr>
        <w:t>»</w:t>
      </w:r>
    </w:p>
    <w:p w:rsidR="006A5681" w:rsidRPr="0038064A" w:rsidRDefault="006A5681" w:rsidP="004A6706">
      <w:pPr>
        <w:jc w:val="both"/>
        <w:rPr>
          <w:sz w:val="28"/>
          <w:szCs w:val="28"/>
          <w:highlight w:val="yellow"/>
        </w:rPr>
      </w:pPr>
    </w:p>
    <w:p w:rsidR="006A5681" w:rsidRDefault="006A5681" w:rsidP="004A6706">
      <w:pPr>
        <w:jc w:val="both"/>
      </w:pPr>
      <w:r w:rsidRPr="006D3AB0">
        <w:t>________________________________________________________________________________</w:t>
      </w:r>
    </w:p>
    <w:p w:rsidR="006A5681" w:rsidRPr="006D3AB0" w:rsidRDefault="006A5681" w:rsidP="004A6706">
      <w:pPr>
        <w:jc w:val="center"/>
        <w:rPr>
          <w:sz w:val="18"/>
          <w:szCs w:val="18"/>
        </w:rPr>
      </w:pPr>
      <w:r w:rsidRPr="006D3AB0">
        <w:rPr>
          <w:sz w:val="18"/>
          <w:szCs w:val="18"/>
        </w:rPr>
        <w:t>фамилия, имя, отчество,</w:t>
      </w:r>
    </w:p>
    <w:p w:rsidR="006A5681" w:rsidRPr="006D3AB0" w:rsidRDefault="006A5681" w:rsidP="004A6706">
      <w:pPr>
        <w:jc w:val="center"/>
        <w:rPr>
          <w:sz w:val="20"/>
          <w:szCs w:val="20"/>
        </w:rPr>
      </w:pPr>
    </w:p>
    <w:p w:rsidR="006A5681" w:rsidRPr="006D3AB0" w:rsidRDefault="006A5681" w:rsidP="004A6706">
      <w:pPr>
        <w:jc w:val="both"/>
      </w:pPr>
      <w:r w:rsidRPr="006D3AB0">
        <w:t>________________________________________________________________________________</w:t>
      </w:r>
    </w:p>
    <w:p w:rsidR="006A5681" w:rsidRPr="006D3AB0" w:rsidRDefault="006A5681" w:rsidP="004A6706">
      <w:pPr>
        <w:jc w:val="center"/>
        <w:rPr>
          <w:sz w:val="18"/>
          <w:szCs w:val="18"/>
        </w:rPr>
      </w:pPr>
      <w:r w:rsidRPr="006D3AB0">
        <w:rPr>
          <w:sz w:val="18"/>
          <w:szCs w:val="18"/>
        </w:rPr>
        <w:t>дата рождения</w:t>
      </w:r>
    </w:p>
    <w:p w:rsidR="006A5681" w:rsidRPr="006D3AB0" w:rsidRDefault="006A5681" w:rsidP="004A6706">
      <w:pPr>
        <w:jc w:val="both"/>
        <w:rPr>
          <w:sz w:val="20"/>
          <w:szCs w:val="20"/>
          <w:highlight w:val="yellow"/>
        </w:rPr>
      </w:pPr>
    </w:p>
    <w:p w:rsidR="006A5681" w:rsidRPr="006D3AB0" w:rsidRDefault="006A5681" w:rsidP="004A6706">
      <w:pPr>
        <w:jc w:val="both"/>
      </w:pPr>
      <w:r w:rsidRPr="006D3AB0">
        <w:t>________________________________________________________________________________</w:t>
      </w:r>
    </w:p>
    <w:p w:rsidR="006A5681" w:rsidRPr="006D3AB0" w:rsidRDefault="006A5681" w:rsidP="004A6706">
      <w:pPr>
        <w:jc w:val="center"/>
        <w:rPr>
          <w:sz w:val="18"/>
          <w:szCs w:val="18"/>
        </w:rPr>
      </w:pPr>
      <w:r w:rsidRPr="006D3AB0">
        <w:rPr>
          <w:sz w:val="18"/>
          <w:szCs w:val="18"/>
        </w:rPr>
        <w:t>должность, место работы (район, населенный пункт, образовательное учреждение)</w:t>
      </w:r>
    </w:p>
    <w:p w:rsidR="006A5681" w:rsidRDefault="006A5681" w:rsidP="004A6706">
      <w:pPr>
        <w:jc w:val="both"/>
      </w:pPr>
      <w:r w:rsidRPr="006D3AB0">
        <w:t>____________</w:t>
      </w:r>
      <w:r>
        <w:t>_____________________________</w:t>
      </w:r>
      <w:r w:rsidRPr="006D3AB0">
        <w:t>_______________________________________</w:t>
      </w:r>
    </w:p>
    <w:p w:rsidR="006A5681" w:rsidRPr="006D3AB0" w:rsidRDefault="006A5681" w:rsidP="004A6706">
      <w:pPr>
        <w:jc w:val="both"/>
        <w:rPr>
          <w:sz w:val="20"/>
          <w:szCs w:val="20"/>
        </w:rPr>
      </w:pPr>
    </w:p>
    <w:p w:rsidR="006A5681" w:rsidRDefault="006A5681" w:rsidP="004A6706">
      <w:pPr>
        <w:jc w:val="both"/>
      </w:pPr>
      <w:r w:rsidRPr="006D3AB0">
        <w:t>________________________________________________________________________________</w:t>
      </w:r>
    </w:p>
    <w:p w:rsidR="006A5681" w:rsidRPr="009D3D7A" w:rsidRDefault="006A5681" w:rsidP="004A6706">
      <w:pPr>
        <w:jc w:val="center"/>
        <w:rPr>
          <w:sz w:val="18"/>
          <w:szCs w:val="18"/>
        </w:rPr>
      </w:pPr>
      <w:r w:rsidRPr="009D3D7A">
        <w:rPr>
          <w:sz w:val="18"/>
          <w:szCs w:val="18"/>
        </w:rPr>
        <w:t>образование (ОУ, год окончания, специальность по диплому)</w:t>
      </w:r>
    </w:p>
    <w:p w:rsidR="006A5681" w:rsidRPr="009D3D7A" w:rsidRDefault="006A5681" w:rsidP="004A6706">
      <w:pPr>
        <w:jc w:val="both"/>
      </w:pPr>
      <w:r w:rsidRPr="009D3D7A">
        <w:t>________________________________________________________________________________</w:t>
      </w:r>
    </w:p>
    <w:p w:rsidR="006A5681" w:rsidRPr="009D3D7A" w:rsidRDefault="006A5681" w:rsidP="004A6706">
      <w:pPr>
        <w:jc w:val="center"/>
        <w:rPr>
          <w:sz w:val="20"/>
          <w:szCs w:val="20"/>
        </w:rPr>
      </w:pPr>
    </w:p>
    <w:p w:rsidR="006A5681" w:rsidRPr="009D3D7A" w:rsidRDefault="006A5681" w:rsidP="004A6706">
      <w:pPr>
        <w:jc w:val="center"/>
        <w:rPr>
          <w:sz w:val="20"/>
          <w:szCs w:val="20"/>
        </w:rPr>
      </w:pPr>
      <w:r w:rsidRPr="009D3D7A">
        <w:rPr>
          <w:sz w:val="20"/>
          <w:szCs w:val="20"/>
        </w:rPr>
        <w:t>________________________________________________________________________________________________</w:t>
      </w:r>
    </w:p>
    <w:p w:rsidR="006A5681" w:rsidRPr="009D3D7A" w:rsidRDefault="006A5681" w:rsidP="004A6706">
      <w:pPr>
        <w:jc w:val="center"/>
        <w:rPr>
          <w:sz w:val="18"/>
          <w:szCs w:val="18"/>
        </w:rPr>
      </w:pPr>
      <w:r w:rsidRPr="009D3D7A">
        <w:rPr>
          <w:sz w:val="18"/>
          <w:szCs w:val="18"/>
        </w:rPr>
        <w:t>стаж работы по специальности, квалификационная категория</w:t>
      </w:r>
    </w:p>
    <w:p w:rsidR="006A5681" w:rsidRPr="009D3D7A" w:rsidRDefault="006A5681" w:rsidP="004A6706">
      <w:pPr>
        <w:jc w:val="center"/>
        <w:rPr>
          <w:sz w:val="20"/>
          <w:szCs w:val="20"/>
        </w:rPr>
      </w:pPr>
    </w:p>
    <w:p w:rsidR="006A5681" w:rsidRPr="009D3D7A" w:rsidRDefault="006A5681" w:rsidP="004A6706">
      <w:pPr>
        <w:jc w:val="center"/>
        <w:rPr>
          <w:sz w:val="20"/>
          <w:szCs w:val="20"/>
        </w:rPr>
      </w:pPr>
      <w:r w:rsidRPr="009D3D7A">
        <w:rPr>
          <w:sz w:val="20"/>
          <w:szCs w:val="20"/>
        </w:rPr>
        <w:t>________________________________________________________________________________________________</w:t>
      </w:r>
    </w:p>
    <w:p w:rsidR="006A5681" w:rsidRPr="00153F35" w:rsidRDefault="006A5681" w:rsidP="004A6706">
      <w:pPr>
        <w:jc w:val="center"/>
        <w:rPr>
          <w:sz w:val="18"/>
          <w:szCs w:val="18"/>
        </w:rPr>
      </w:pPr>
      <w:r w:rsidRPr="009D3D7A">
        <w:rPr>
          <w:sz w:val="18"/>
          <w:szCs w:val="18"/>
        </w:rPr>
        <w:t>звание, награды</w:t>
      </w:r>
    </w:p>
    <w:p w:rsidR="006A5681" w:rsidRPr="00153F35" w:rsidRDefault="006A5681" w:rsidP="004A6706">
      <w:pPr>
        <w:jc w:val="center"/>
        <w:rPr>
          <w:sz w:val="18"/>
          <w:szCs w:val="18"/>
        </w:rPr>
      </w:pPr>
    </w:p>
    <w:p w:rsidR="006A5681" w:rsidRPr="00153F35" w:rsidRDefault="006A5681" w:rsidP="004A6706">
      <w:pPr>
        <w:jc w:val="center"/>
        <w:rPr>
          <w:sz w:val="20"/>
          <w:szCs w:val="20"/>
        </w:rPr>
      </w:pPr>
      <w:r w:rsidRPr="00153F35">
        <w:rPr>
          <w:sz w:val="20"/>
          <w:szCs w:val="20"/>
        </w:rPr>
        <w:t>________________________________________________________________________________________________</w:t>
      </w:r>
    </w:p>
    <w:p w:rsidR="006A5681" w:rsidRPr="00153F35" w:rsidRDefault="006A5681" w:rsidP="004A6706">
      <w:pPr>
        <w:jc w:val="center"/>
        <w:rPr>
          <w:sz w:val="20"/>
          <w:szCs w:val="20"/>
        </w:rPr>
      </w:pPr>
      <w:r w:rsidRPr="00153F35">
        <w:rPr>
          <w:sz w:val="20"/>
          <w:szCs w:val="20"/>
        </w:rPr>
        <w:t>контактный телефон (сотовый), электронный адрес</w:t>
      </w:r>
    </w:p>
    <w:p w:rsidR="006A5681" w:rsidRPr="0038064A" w:rsidRDefault="006A5681" w:rsidP="004A6706">
      <w:pPr>
        <w:jc w:val="center"/>
        <w:rPr>
          <w:sz w:val="20"/>
          <w:szCs w:val="20"/>
          <w:highlight w:val="yellow"/>
        </w:rPr>
      </w:pPr>
    </w:p>
    <w:p w:rsidR="006A5681" w:rsidRPr="00153F35" w:rsidRDefault="006A5681" w:rsidP="004A6706">
      <w:pPr>
        <w:jc w:val="both"/>
        <w:rPr>
          <w:b/>
          <w:u w:val="single"/>
        </w:rPr>
      </w:pPr>
      <w:r w:rsidRPr="00153F35">
        <w:rPr>
          <w:b/>
          <w:u w:val="single"/>
        </w:rPr>
        <w:t>Образовательные программы и технологии, по которым работает воспитатель</w:t>
      </w:r>
    </w:p>
    <w:p w:rsidR="006A5681" w:rsidRPr="00153F35" w:rsidRDefault="006A5681" w:rsidP="004A6706">
      <w:pPr>
        <w:jc w:val="both"/>
        <w:rPr>
          <w:b/>
          <w:sz w:val="20"/>
          <w:szCs w:val="20"/>
          <w:u w:val="single"/>
        </w:rPr>
      </w:pPr>
    </w:p>
    <w:p w:rsidR="006A5681" w:rsidRPr="00153F35" w:rsidRDefault="006A5681" w:rsidP="004A6706">
      <w:pPr>
        <w:jc w:val="both"/>
      </w:pPr>
      <w:r w:rsidRPr="00153F35">
        <w:t>________________________________________________________________________________</w:t>
      </w:r>
    </w:p>
    <w:p w:rsidR="006A5681" w:rsidRPr="00153F35" w:rsidRDefault="006A5681" w:rsidP="004A6706">
      <w:pPr>
        <w:jc w:val="both"/>
        <w:rPr>
          <w:sz w:val="20"/>
          <w:szCs w:val="20"/>
        </w:rPr>
      </w:pPr>
    </w:p>
    <w:p w:rsidR="006A5681" w:rsidRPr="00153F35" w:rsidRDefault="006A5681" w:rsidP="004A6706">
      <w:pPr>
        <w:jc w:val="both"/>
      </w:pPr>
      <w:r w:rsidRPr="00153F35">
        <w:t>________________________________________________________________________________</w:t>
      </w:r>
    </w:p>
    <w:p w:rsidR="006A5681" w:rsidRPr="00153F35" w:rsidRDefault="006A5681" w:rsidP="004A6706">
      <w:pPr>
        <w:jc w:val="both"/>
        <w:rPr>
          <w:sz w:val="20"/>
          <w:szCs w:val="20"/>
        </w:rPr>
      </w:pPr>
    </w:p>
    <w:p w:rsidR="006A5681" w:rsidRPr="00153F35" w:rsidRDefault="006A5681" w:rsidP="004A6706">
      <w:pPr>
        <w:jc w:val="both"/>
      </w:pPr>
      <w:r w:rsidRPr="00153F35">
        <w:t>________________________________________________________________________________</w:t>
      </w:r>
    </w:p>
    <w:p w:rsidR="006A5681" w:rsidRPr="00153F35" w:rsidRDefault="006A5681" w:rsidP="004A6706">
      <w:pPr>
        <w:jc w:val="both"/>
        <w:rPr>
          <w:sz w:val="20"/>
          <w:szCs w:val="20"/>
        </w:rPr>
      </w:pPr>
    </w:p>
    <w:p w:rsidR="006A5681" w:rsidRPr="00153F35" w:rsidRDefault="006A5681" w:rsidP="004A6706">
      <w:pPr>
        <w:jc w:val="both"/>
      </w:pPr>
      <w:r w:rsidRPr="00153F35">
        <w:t>________________________________________________________________________________</w:t>
      </w:r>
    </w:p>
    <w:p w:rsidR="006A5681" w:rsidRPr="00153F35" w:rsidRDefault="006A5681" w:rsidP="004A6706">
      <w:pPr>
        <w:rPr>
          <w:sz w:val="20"/>
          <w:szCs w:val="20"/>
        </w:rPr>
      </w:pPr>
    </w:p>
    <w:p w:rsidR="006A5681" w:rsidRDefault="006A5681" w:rsidP="004A6706">
      <w:pPr>
        <w:jc w:val="both"/>
        <w:rPr>
          <w:b/>
        </w:rPr>
      </w:pPr>
      <w:r w:rsidRPr="00286AE5">
        <w:rPr>
          <w:b/>
        </w:rPr>
        <w:t>Информация</w:t>
      </w:r>
      <w:r>
        <w:rPr>
          <w:b/>
        </w:rPr>
        <w:t>, необходимая для выполнения конкурсного задания «М</w:t>
      </w:r>
      <w:r w:rsidRPr="00286AE5">
        <w:rPr>
          <w:b/>
        </w:rPr>
        <w:t>ероприяти</w:t>
      </w:r>
      <w:r>
        <w:rPr>
          <w:b/>
        </w:rPr>
        <w:t>е с </w:t>
      </w:r>
      <w:r w:rsidRPr="00286AE5">
        <w:rPr>
          <w:b/>
        </w:rPr>
        <w:t>детьми</w:t>
      </w:r>
      <w:r>
        <w:rPr>
          <w:b/>
        </w:rPr>
        <w:t>»</w:t>
      </w:r>
      <w:r w:rsidRPr="00286AE5">
        <w:rPr>
          <w:b/>
        </w:rPr>
        <w:t>:</w:t>
      </w:r>
      <w:r>
        <w:rPr>
          <w:b/>
        </w:rPr>
        <w:t xml:space="preserve"> </w:t>
      </w:r>
    </w:p>
    <w:p w:rsidR="006A5681" w:rsidRDefault="006A5681" w:rsidP="004A6706">
      <w:pPr>
        <w:jc w:val="both"/>
      </w:pPr>
      <w:r>
        <w:t xml:space="preserve">Возрастная группа </w:t>
      </w:r>
      <w:r w:rsidRPr="00153F35">
        <w:t>_______________</w:t>
      </w:r>
      <w:r>
        <w:t>_</w:t>
      </w:r>
      <w:r w:rsidRPr="00153F35">
        <w:t>__________________</w:t>
      </w:r>
      <w:r>
        <w:t>__________</w:t>
      </w:r>
      <w:r w:rsidRPr="00153F35">
        <w:t>_____________</w:t>
      </w:r>
      <w:r>
        <w:t>______</w:t>
      </w:r>
    </w:p>
    <w:p w:rsidR="006A5681" w:rsidRDefault="006A5681" w:rsidP="004A6706">
      <w:pPr>
        <w:jc w:val="both"/>
      </w:pPr>
      <w:r>
        <w:t>Материально-технические средства  ________________________________________________</w:t>
      </w:r>
    </w:p>
    <w:p w:rsidR="006A5681" w:rsidRPr="00153F35" w:rsidRDefault="006A5681" w:rsidP="004A6706">
      <w:pPr>
        <w:jc w:val="both"/>
      </w:pPr>
      <w:r>
        <w:t>________________________________________________________________________________</w:t>
      </w:r>
    </w:p>
    <w:p w:rsidR="006A5681" w:rsidRPr="00153F35" w:rsidRDefault="006A5681" w:rsidP="004A6706">
      <w:pPr>
        <w:ind w:left="708" w:firstLine="708"/>
        <w:jc w:val="both"/>
        <w:rPr>
          <w:i/>
        </w:rPr>
      </w:pPr>
      <w:r w:rsidRPr="00153F35">
        <w:t>М.П.</w:t>
      </w:r>
      <w:r w:rsidRPr="00153F35">
        <w:tab/>
      </w:r>
      <w:r w:rsidRPr="00153F35">
        <w:tab/>
      </w:r>
      <w:r w:rsidRPr="00153F35">
        <w:tab/>
      </w:r>
      <w:r w:rsidRPr="00153F35">
        <w:tab/>
      </w:r>
      <w:r w:rsidRPr="00153F35">
        <w:tab/>
      </w:r>
      <w:r w:rsidRPr="00153F35">
        <w:tab/>
      </w:r>
      <w:r w:rsidRPr="00153F35">
        <w:tab/>
      </w:r>
      <w:r w:rsidRPr="00153F35">
        <w:rPr>
          <w:i/>
        </w:rPr>
        <w:t>(подпись)</w:t>
      </w:r>
    </w:p>
    <w:p w:rsidR="006A5681" w:rsidRDefault="006A5681" w:rsidP="001A0676">
      <w:pPr>
        <w:pStyle w:val="Default"/>
        <w:ind w:left="6946" w:firstLine="425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5681" w:rsidRDefault="006A5681" w:rsidP="001A0676">
      <w:pPr>
        <w:pStyle w:val="Default"/>
        <w:ind w:left="6946" w:firstLine="425"/>
        <w:rPr>
          <w:sz w:val="28"/>
          <w:szCs w:val="28"/>
        </w:rPr>
      </w:pPr>
    </w:p>
    <w:p w:rsidR="006A5681" w:rsidRPr="00B1461F" w:rsidRDefault="006A5681" w:rsidP="001A0676">
      <w:pPr>
        <w:pStyle w:val="Default"/>
        <w:ind w:left="6946" w:firstLine="425"/>
        <w:rPr>
          <w:bCs/>
          <w:sz w:val="20"/>
        </w:rPr>
      </w:pPr>
      <w:r w:rsidRPr="00B1461F">
        <w:rPr>
          <w:bCs/>
          <w:sz w:val="20"/>
        </w:rPr>
        <w:t>Приложение № 2</w:t>
      </w:r>
    </w:p>
    <w:p w:rsidR="006A5681" w:rsidRPr="00B1461F" w:rsidRDefault="006A5681" w:rsidP="001A0676">
      <w:pPr>
        <w:pStyle w:val="Default"/>
        <w:ind w:left="7371" w:right="-426"/>
        <w:rPr>
          <w:sz w:val="20"/>
        </w:rPr>
      </w:pPr>
      <w:r w:rsidRPr="00B1461F">
        <w:rPr>
          <w:sz w:val="20"/>
        </w:rPr>
        <w:t xml:space="preserve">к Положению о </w:t>
      </w:r>
      <w:r>
        <w:rPr>
          <w:sz w:val="20"/>
        </w:rPr>
        <w:t>муниципальном</w:t>
      </w:r>
      <w:r w:rsidRPr="00B1461F">
        <w:rPr>
          <w:sz w:val="20"/>
        </w:rPr>
        <w:t xml:space="preserve"> конкурс</w:t>
      </w:r>
      <w:r>
        <w:rPr>
          <w:sz w:val="20"/>
        </w:rPr>
        <w:t>е «Воспитатель года – 2015</w:t>
      </w:r>
      <w:r w:rsidRPr="00B1461F">
        <w:rPr>
          <w:sz w:val="20"/>
        </w:rPr>
        <w:t>»</w:t>
      </w:r>
    </w:p>
    <w:tbl>
      <w:tblPr>
        <w:tblW w:w="9799" w:type="dxa"/>
        <w:tblLook w:val="00A0"/>
      </w:tblPr>
      <w:tblGrid>
        <w:gridCol w:w="4928"/>
        <w:gridCol w:w="4871"/>
      </w:tblGrid>
      <w:tr w:rsidR="006A5681" w:rsidTr="00B1461F">
        <w:trPr>
          <w:trHeight w:val="560"/>
        </w:trPr>
        <w:tc>
          <w:tcPr>
            <w:tcW w:w="4928" w:type="dxa"/>
          </w:tcPr>
          <w:p w:rsidR="006A5681" w:rsidRPr="00B1461F" w:rsidRDefault="006A5681" w:rsidP="003714C4">
            <w:pPr>
              <w:spacing w:after="160" w:line="240" w:lineRule="exact"/>
              <w:jc w:val="both"/>
              <w:rPr>
                <w:szCs w:val="28"/>
              </w:rPr>
            </w:pPr>
            <w:r w:rsidRPr="00B1461F">
              <w:rPr>
                <w:szCs w:val="28"/>
              </w:rPr>
              <w:t>Регистрационный номер___________</w:t>
            </w:r>
          </w:p>
          <w:p w:rsidR="006A5681" w:rsidRPr="00B1461F" w:rsidRDefault="006A5681" w:rsidP="003714C4">
            <w:pPr>
              <w:spacing w:after="160" w:line="240" w:lineRule="exact"/>
              <w:jc w:val="both"/>
              <w:rPr>
                <w:szCs w:val="28"/>
              </w:rPr>
            </w:pPr>
            <w:r w:rsidRPr="00B1461F">
              <w:rPr>
                <w:szCs w:val="28"/>
              </w:rPr>
              <w:t>Дата поступления_________________</w:t>
            </w:r>
          </w:p>
          <w:p w:rsidR="006A5681" w:rsidRPr="00B1461F" w:rsidRDefault="006A5681" w:rsidP="003714C4">
            <w:pPr>
              <w:spacing w:after="160" w:line="240" w:lineRule="exact"/>
              <w:jc w:val="both"/>
              <w:rPr>
                <w:szCs w:val="28"/>
              </w:rPr>
            </w:pPr>
          </w:p>
        </w:tc>
        <w:tc>
          <w:tcPr>
            <w:tcW w:w="4871" w:type="dxa"/>
          </w:tcPr>
          <w:p w:rsidR="006A5681" w:rsidRPr="00B1461F" w:rsidRDefault="006A5681" w:rsidP="003714C4">
            <w:pPr>
              <w:pStyle w:val="Default"/>
              <w:spacing w:after="160" w:line="240" w:lineRule="exact"/>
              <w:ind w:left="-34" w:firstLine="6"/>
              <w:jc w:val="right"/>
              <w:rPr>
                <w:rFonts w:ascii="Arial" w:hAnsi="Arial" w:cs="Arial"/>
                <w:bCs/>
                <w:szCs w:val="22"/>
              </w:rPr>
            </w:pPr>
          </w:p>
        </w:tc>
      </w:tr>
    </w:tbl>
    <w:p w:rsidR="006A5681" w:rsidRPr="006522F9" w:rsidRDefault="006A5681" w:rsidP="003714C4">
      <w:pPr>
        <w:jc w:val="center"/>
        <w:rPr>
          <w:b/>
          <w:sz w:val="28"/>
          <w:szCs w:val="28"/>
        </w:rPr>
      </w:pPr>
      <w:r w:rsidRPr="00405B43">
        <w:rPr>
          <w:b/>
          <w:sz w:val="28"/>
          <w:szCs w:val="28"/>
        </w:rPr>
        <w:t>Информационная карта участника</w:t>
      </w:r>
      <w:r w:rsidRPr="006522F9">
        <w:rPr>
          <w:b/>
          <w:sz w:val="28"/>
          <w:szCs w:val="28"/>
        </w:rPr>
        <w:t xml:space="preserve"> </w:t>
      </w:r>
    </w:p>
    <w:p w:rsidR="006A5681" w:rsidRDefault="006A5681" w:rsidP="003714C4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конкурса</w:t>
      </w:r>
      <w:r w:rsidRPr="006522F9">
        <w:rPr>
          <w:sz w:val="28"/>
          <w:szCs w:val="28"/>
        </w:rPr>
        <w:t xml:space="preserve"> «Воспитатель года – 201</w:t>
      </w:r>
      <w:r>
        <w:rPr>
          <w:sz w:val="28"/>
          <w:szCs w:val="28"/>
        </w:rPr>
        <w:t>5</w:t>
      </w:r>
      <w:r w:rsidRPr="006522F9">
        <w:rPr>
          <w:sz w:val="28"/>
          <w:szCs w:val="28"/>
        </w:rPr>
        <w:t>»</w:t>
      </w:r>
    </w:p>
    <w:p w:rsidR="006A5681" w:rsidRPr="006522F9" w:rsidRDefault="006A5681" w:rsidP="003714C4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2376"/>
        <w:gridCol w:w="2975"/>
        <w:gridCol w:w="142"/>
        <w:gridCol w:w="4391"/>
      </w:tblGrid>
      <w:tr w:rsidR="006A5681" w:rsidRPr="002E2ABA" w:rsidTr="004725D0">
        <w:trPr>
          <w:trHeight w:val="858"/>
        </w:trPr>
        <w:tc>
          <w:tcPr>
            <w:tcW w:w="2376" w:type="dxa"/>
            <w:gridSpan w:val="2"/>
            <w:vMerge w:val="restart"/>
            <w:vAlign w:val="center"/>
          </w:tcPr>
          <w:p w:rsidR="006A5681" w:rsidRDefault="006A5681" w:rsidP="00405B43">
            <w:pPr>
              <w:jc w:val="center"/>
              <w:rPr>
                <w:sz w:val="28"/>
                <w:szCs w:val="28"/>
              </w:rPr>
            </w:pPr>
          </w:p>
          <w:p w:rsidR="006A5681" w:rsidRDefault="006A5681" w:rsidP="00405B43">
            <w:pPr>
              <w:jc w:val="center"/>
              <w:rPr>
                <w:sz w:val="28"/>
                <w:szCs w:val="28"/>
              </w:rPr>
            </w:pPr>
          </w:p>
          <w:p w:rsidR="006A5681" w:rsidRDefault="006A5681" w:rsidP="00405B43">
            <w:pPr>
              <w:jc w:val="center"/>
              <w:rPr>
                <w:sz w:val="28"/>
                <w:szCs w:val="28"/>
              </w:rPr>
            </w:pPr>
          </w:p>
          <w:p w:rsidR="006A5681" w:rsidRPr="003714C4" w:rsidRDefault="006A5681" w:rsidP="00405B43">
            <w:pPr>
              <w:jc w:val="center"/>
              <w:rPr>
                <w:sz w:val="28"/>
                <w:szCs w:val="28"/>
              </w:rPr>
            </w:pPr>
            <w:r w:rsidRPr="003714C4">
              <w:rPr>
                <w:sz w:val="28"/>
                <w:szCs w:val="28"/>
              </w:rPr>
              <w:t>(фотопортрет</w:t>
            </w:r>
          </w:p>
          <w:p w:rsidR="006A5681" w:rsidRDefault="006A5681" w:rsidP="00405B43">
            <w:pPr>
              <w:jc w:val="center"/>
              <w:rPr>
                <w:sz w:val="28"/>
                <w:szCs w:val="28"/>
              </w:rPr>
            </w:pPr>
            <w:r w:rsidRPr="003714C4">
              <w:rPr>
                <w:sz w:val="28"/>
                <w:szCs w:val="28"/>
              </w:rPr>
              <w:t>4х6 см)</w:t>
            </w:r>
          </w:p>
          <w:p w:rsidR="006A5681" w:rsidRDefault="006A5681" w:rsidP="00405B43">
            <w:pPr>
              <w:jc w:val="center"/>
              <w:rPr>
                <w:sz w:val="28"/>
                <w:szCs w:val="28"/>
              </w:rPr>
            </w:pPr>
          </w:p>
          <w:p w:rsidR="006A5681" w:rsidRDefault="006A5681" w:rsidP="00405B43">
            <w:pPr>
              <w:jc w:val="center"/>
              <w:rPr>
                <w:sz w:val="28"/>
                <w:szCs w:val="28"/>
              </w:rPr>
            </w:pPr>
          </w:p>
          <w:p w:rsidR="006A5681" w:rsidRPr="003714C4" w:rsidRDefault="006A5681" w:rsidP="00405B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6A5681" w:rsidRPr="003714C4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2E2ABA" w:rsidTr="004725D0">
        <w:trPr>
          <w:trHeight w:val="970"/>
        </w:trPr>
        <w:tc>
          <w:tcPr>
            <w:tcW w:w="2376" w:type="dxa"/>
            <w:gridSpan w:val="2"/>
            <w:vMerge/>
          </w:tcPr>
          <w:p w:rsidR="006A5681" w:rsidRPr="003714C4" w:rsidRDefault="006A5681" w:rsidP="005525E6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6A5681" w:rsidRPr="003714C4" w:rsidRDefault="006A5681" w:rsidP="005525E6">
            <w:pPr>
              <w:jc w:val="center"/>
              <w:rPr>
                <w:b/>
                <w:sz w:val="20"/>
                <w:szCs w:val="20"/>
              </w:rPr>
            </w:pPr>
            <w:r w:rsidRPr="003714C4">
              <w:rPr>
                <w:b/>
                <w:sz w:val="20"/>
                <w:szCs w:val="20"/>
              </w:rPr>
              <w:t>(</w:t>
            </w:r>
            <w:r w:rsidRPr="003714C4">
              <w:rPr>
                <w:sz w:val="20"/>
                <w:szCs w:val="20"/>
              </w:rPr>
              <w:t>фамилия)</w:t>
            </w:r>
          </w:p>
        </w:tc>
      </w:tr>
      <w:tr w:rsidR="006A5681" w:rsidRPr="002E2ABA" w:rsidTr="00405B43">
        <w:tc>
          <w:tcPr>
            <w:tcW w:w="2376" w:type="dxa"/>
            <w:gridSpan w:val="2"/>
            <w:vMerge/>
          </w:tcPr>
          <w:p w:rsidR="006A5681" w:rsidRPr="003714C4" w:rsidRDefault="006A5681" w:rsidP="005525E6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6A5681" w:rsidRPr="004725D0" w:rsidRDefault="006A5681" w:rsidP="005525E6">
            <w:pPr>
              <w:jc w:val="center"/>
              <w:rPr>
                <w:sz w:val="18"/>
                <w:szCs w:val="18"/>
              </w:rPr>
            </w:pPr>
            <w:r w:rsidRPr="004725D0">
              <w:rPr>
                <w:sz w:val="18"/>
                <w:szCs w:val="18"/>
              </w:rPr>
              <w:t>(имя, отчество)</w:t>
            </w:r>
          </w:p>
        </w:tc>
      </w:tr>
      <w:tr w:rsidR="006A5681" w:rsidRPr="005525E6" w:rsidTr="00405B43">
        <w:tc>
          <w:tcPr>
            <w:tcW w:w="9889" w:type="dxa"/>
            <w:gridSpan w:val="5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Общие сведения</w:t>
            </w: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Район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Дата рождения (день, месяц, год)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Место рождения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9889" w:type="dxa"/>
            <w:gridSpan w:val="5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Работа</w:t>
            </w: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Место работы (наименование образовательного учреждения в соответствии с уставом)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Общий трудовой и педагогический стаж (полных лет на момент заполнения анкеты)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В каких возрастных группах в настоящее время работаете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Аттестационная категория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Почетные звания и награды (наименование и даты получения)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Послужной список (места и сроки работы за последние 5 лет)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9889" w:type="dxa"/>
            <w:gridSpan w:val="5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Название, год окончания учреждения профессионального образования, факультет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Специальность, квалификация по диплому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Дополнительное профессиональное образование (за последние 3 года)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Основные публикации (в т.ч. брошюры, книги)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9889" w:type="dxa"/>
            <w:gridSpan w:val="5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Конкурсное задание первого тура «Интернет-ресурс»</w:t>
            </w:r>
          </w:p>
        </w:tc>
      </w:tr>
      <w:tr w:rsidR="006A5681" w:rsidRPr="005525E6" w:rsidTr="00405B43">
        <w:tc>
          <w:tcPr>
            <w:tcW w:w="5495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Адрес персонального Интернет-ресурса (сайт, страница, блог и т.д.), где можно познакомиться с участником и оценить публикуемые им материалы</w:t>
            </w:r>
          </w:p>
        </w:tc>
        <w:tc>
          <w:tcPr>
            <w:tcW w:w="4394" w:type="dxa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9889" w:type="dxa"/>
            <w:gridSpan w:val="5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Конкурсное задание второго тура «Педагогическое мероприятие 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детьми»</w:t>
            </w:r>
          </w:p>
        </w:tc>
      </w:tr>
      <w:tr w:rsidR="006A5681" w:rsidRPr="005525E6" w:rsidTr="00405B43">
        <w:tc>
          <w:tcPr>
            <w:tcW w:w="5353" w:type="dxa"/>
            <w:gridSpan w:val="3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525E6">
              <w:rPr>
                <w:sz w:val="28"/>
                <w:szCs w:val="28"/>
              </w:rPr>
              <w:t>бразовательная область, форма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353" w:type="dxa"/>
            <w:gridSpan w:val="3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Возрастная группа детей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353" w:type="dxa"/>
            <w:gridSpan w:val="3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9889" w:type="dxa"/>
            <w:gridSpan w:val="5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Общественная деятельность</w:t>
            </w:r>
          </w:p>
        </w:tc>
      </w:tr>
      <w:tr w:rsidR="006A5681" w:rsidRPr="005525E6" w:rsidTr="00405B43">
        <w:tc>
          <w:tcPr>
            <w:tcW w:w="5353" w:type="dxa"/>
            <w:gridSpan w:val="3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Членство в профсоюзе (наименование, дата вступления)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c>
          <w:tcPr>
            <w:tcW w:w="5353" w:type="dxa"/>
            <w:gridSpan w:val="3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Участие в других общественных организациях (наименование, направление деятельности и дата вступления0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Участие в работе методического объединения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Участие в разработке и реализации муниципальных, региональных, федеральных, международных программ и проектов (с указанием статуса участия)</w:t>
            </w:r>
          </w:p>
          <w:p w:rsidR="006A5681" w:rsidRPr="005525E6" w:rsidRDefault="006A5681" w:rsidP="005525E6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9889" w:type="dxa"/>
            <w:gridSpan w:val="4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Досуг</w:t>
            </w: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i/>
                <w:sz w:val="28"/>
                <w:szCs w:val="28"/>
              </w:rPr>
            </w:pPr>
            <w:r w:rsidRPr="005525E6">
              <w:rPr>
                <w:i/>
                <w:sz w:val="28"/>
                <w:szCs w:val="28"/>
              </w:rPr>
              <w:t xml:space="preserve">Хобби 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9889" w:type="dxa"/>
            <w:gridSpan w:val="4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Контакты</w:t>
            </w: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Рабочий адрес с индексом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Домашний адрес с индексом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Рабочий телефон с междугородним кодом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 xml:space="preserve">Мобильный телефон 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Рабочая электронная почта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Личная электронная почта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Адрес личного сайта в Интернете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Адрес  сайта ДОУ в Интернете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9889" w:type="dxa"/>
            <w:gridSpan w:val="4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</w:t>
            </w: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Паспорт (серия, номер, кем и когда выдан)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ИНН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9889" w:type="dxa"/>
            <w:gridSpan w:val="4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Профессиональные ценности</w:t>
            </w: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Педагогическое кредо участника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Почему нравится работать в ДОУ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Профессиональные и личностные ценности, наиболее близкие участнику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5353" w:type="dxa"/>
            <w:gridSpan w:val="2"/>
          </w:tcPr>
          <w:p w:rsidR="006A5681" w:rsidRPr="005525E6" w:rsidRDefault="006A5681" w:rsidP="004725D0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>В чем</w:t>
            </w:r>
            <w:r>
              <w:rPr>
                <w:sz w:val="28"/>
                <w:szCs w:val="28"/>
              </w:rPr>
              <w:t>, по</w:t>
            </w:r>
            <w:r w:rsidRPr="005525E6">
              <w:rPr>
                <w:sz w:val="28"/>
                <w:szCs w:val="28"/>
              </w:rPr>
              <w:t xml:space="preserve"> мнению участника</w:t>
            </w:r>
            <w:r>
              <w:rPr>
                <w:sz w:val="28"/>
                <w:szCs w:val="28"/>
              </w:rPr>
              <w:t>, с</w:t>
            </w:r>
            <w:r w:rsidRPr="005525E6">
              <w:rPr>
                <w:sz w:val="28"/>
                <w:szCs w:val="28"/>
              </w:rPr>
              <w:t>остоит основная миссия воспитателя</w:t>
            </w:r>
          </w:p>
        </w:tc>
        <w:tc>
          <w:tcPr>
            <w:tcW w:w="4536" w:type="dxa"/>
            <w:gridSpan w:val="2"/>
          </w:tcPr>
          <w:p w:rsidR="006A5681" w:rsidRPr="005525E6" w:rsidRDefault="006A5681" w:rsidP="005525E6">
            <w:pPr>
              <w:rPr>
                <w:b/>
                <w:sz w:val="28"/>
                <w:szCs w:val="28"/>
              </w:rPr>
            </w:pPr>
          </w:p>
        </w:tc>
      </w:tr>
      <w:tr w:rsidR="006A5681" w:rsidRPr="005525E6" w:rsidTr="00405B43">
        <w:trPr>
          <w:gridBefore w:val="1"/>
        </w:trPr>
        <w:tc>
          <w:tcPr>
            <w:tcW w:w="9889" w:type="dxa"/>
            <w:gridSpan w:val="4"/>
          </w:tcPr>
          <w:p w:rsidR="006A5681" w:rsidRPr="007F347B" w:rsidRDefault="006A5681" w:rsidP="006D291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347B">
              <w:rPr>
                <w:rFonts w:ascii="Times New Roman" w:hAnsi="Times New Roman"/>
                <w:b/>
                <w:sz w:val="28"/>
                <w:szCs w:val="28"/>
              </w:rPr>
              <w:t>Приложения</w:t>
            </w:r>
          </w:p>
        </w:tc>
      </w:tr>
      <w:tr w:rsidR="006A5681" w:rsidRPr="005525E6" w:rsidTr="00405B43">
        <w:trPr>
          <w:gridBefore w:val="1"/>
        </w:trPr>
        <w:tc>
          <w:tcPr>
            <w:tcW w:w="9889" w:type="dxa"/>
            <w:gridSpan w:val="4"/>
          </w:tcPr>
          <w:p w:rsidR="006A5681" w:rsidRPr="005525E6" w:rsidRDefault="006A5681" w:rsidP="005525E6">
            <w:pPr>
              <w:rPr>
                <w:sz w:val="28"/>
                <w:szCs w:val="28"/>
              </w:rPr>
            </w:pPr>
            <w:r w:rsidRPr="005525E6">
              <w:rPr>
                <w:sz w:val="28"/>
                <w:szCs w:val="28"/>
              </w:rPr>
              <w:t xml:space="preserve">Интересные сведения об участнике, не раскрытые предыдущими разделами (не более </w:t>
            </w:r>
            <w:r>
              <w:rPr>
                <w:sz w:val="28"/>
                <w:szCs w:val="28"/>
              </w:rPr>
              <w:t>200</w:t>
            </w:r>
            <w:r w:rsidRPr="005525E6">
              <w:rPr>
                <w:sz w:val="28"/>
                <w:szCs w:val="28"/>
              </w:rPr>
              <w:t xml:space="preserve"> слов).</w:t>
            </w:r>
          </w:p>
        </w:tc>
      </w:tr>
    </w:tbl>
    <w:p w:rsidR="006A5681" w:rsidRPr="005525E6" w:rsidRDefault="006A5681" w:rsidP="003714C4">
      <w:pPr>
        <w:ind w:left="-28"/>
        <w:rPr>
          <w:sz w:val="28"/>
          <w:szCs w:val="28"/>
        </w:rPr>
      </w:pPr>
    </w:p>
    <w:p w:rsidR="006A5681" w:rsidRDefault="006A5681" w:rsidP="003714C4">
      <w:pPr>
        <w:ind w:left="-28"/>
        <w:rPr>
          <w:sz w:val="28"/>
          <w:szCs w:val="28"/>
        </w:rPr>
      </w:pPr>
      <w:r w:rsidRPr="005525E6">
        <w:rPr>
          <w:sz w:val="28"/>
          <w:szCs w:val="28"/>
        </w:rPr>
        <w:t>Правильность сведений, представленных в информационной карте, подтверждаю</w:t>
      </w:r>
      <w:r>
        <w:rPr>
          <w:sz w:val="28"/>
          <w:szCs w:val="28"/>
        </w:rPr>
        <w:t>.</w:t>
      </w:r>
    </w:p>
    <w:p w:rsidR="006A5681" w:rsidRPr="006522F9" w:rsidRDefault="006A5681" w:rsidP="003714C4"/>
    <w:p w:rsidR="006A5681" w:rsidRDefault="006A5681" w:rsidP="00C17CF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96659">
        <w:rPr>
          <w:sz w:val="28"/>
          <w:szCs w:val="28"/>
        </w:rPr>
        <w:t xml:space="preserve">аю согласие на участие </w:t>
      </w:r>
      <w:r>
        <w:rPr>
          <w:sz w:val="28"/>
          <w:szCs w:val="28"/>
        </w:rPr>
        <w:t>в муниципальном</w:t>
      </w:r>
      <w:r w:rsidRPr="00D17796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D17796">
        <w:rPr>
          <w:sz w:val="28"/>
          <w:szCs w:val="28"/>
        </w:rPr>
        <w:t xml:space="preserve"> «Воспитатель года </w:t>
      </w:r>
      <w:r>
        <w:rPr>
          <w:sz w:val="28"/>
          <w:szCs w:val="28"/>
        </w:rPr>
        <w:t xml:space="preserve">– 2015» </w:t>
      </w:r>
      <w:r w:rsidRPr="00496659">
        <w:rPr>
          <w:sz w:val="28"/>
          <w:szCs w:val="28"/>
        </w:rPr>
        <w:t xml:space="preserve">и внесение сведений, указанных в информационной карте участника </w:t>
      </w:r>
      <w:r>
        <w:rPr>
          <w:sz w:val="28"/>
          <w:szCs w:val="28"/>
        </w:rPr>
        <w:t>К</w:t>
      </w:r>
      <w:r w:rsidRPr="00496659">
        <w:rPr>
          <w:sz w:val="28"/>
          <w:szCs w:val="28"/>
        </w:rPr>
        <w:t>о</w:t>
      </w:r>
      <w:r>
        <w:rPr>
          <w:sz w:val="28"/>
          <w:szCs w:val="28"/>
        </w:rPr>
        <w:t xml:space="preserve">нкурса, </w:t>
      </w:r>
      <w:r w:rsidRPr="00A54DBD">
        <w:rPr>
          <w:sz w:val="28"/>
          <w:szCs w:val="28"/>
        </w:rPr>
        <w:t>в баз</w:t>
      </w:r>
      <w:r>
        <w:rPr>
          <w:sz w:val="28"/>
          <w:szCs w:val="28"/>
        </w:rPr>
        <w:t>у данных об участниках Конкурса</w:t>
      </w:r>
      <w:r w:rsidRPr="00A54DBD">
        <w:rPr>
          <w:sz w:val="28"/>
          <w:szCs w:val="28"/>
        </w:rPr>
        <w:t>, за исключением разделов</w:t>
      </w:r>
      <w:r w:rsidRPr="009B207B">
        <w:rPr>
          <w:color w:val="FF0000"/>
          <w:sz w:val="28"/>
          <w:szCs w:val="28"/>
        </w:rPr>
        <w:t xml:space="preserve"> </w:t>
      </w:r>
      <w:r w:rsidRPr="0086130B">
        <w:rPr>
          <w:sz w:val="28"/>
          <w:szCs w:val="28"/>
        </w:rPr>
        <w:t>№№ 8-9 («Контакты», «Документы»)</w:t>
      </w:r>
      <w:r>
        <w:rPr>
          <w:sz w:val="28"/>
          <w:szCs w:val="28"/>
        </w:rPr>
        <w:t>,</w:t>
      </w:r>
      <w:r w:rsidRPr="00A54DBD">
        <w:rPr>
          <w:sz w:val="28"/>
          <w:szCs w:val="28"/>
        </w:rPr>
        <w:t xml:space="preserve"> а также на использование опер</w:t>
      </w:r>
      <w:r>
        <w:rPr>
          <w:sz w:val="28"/>
          <w:szCs w:val="28"/>
        </w:rPr>
        <w:t>атором Конкурса иных материалов.</w:t>
      </w:r>
      <w:r w:rsidRPr="00A54DBD">
        <w:rPr>
          <w:sz w:val="28"/>
          <w:szCs w:val="28"/>
        </w:rPr>
        <w:t xml:space="preserve"> </w:t>
      </w:r>
    </w:p>
    <w:p w:rsidR="006A5681" w:rsidRDefault="006A5681" w:rsidP="00C17CFE">
      <w:pPr>
        <w:tabs>
          <w:tab w:val="left" w:pos="426"/>
        </w:tabs>
        <w:jc w:val="both"/>
        <w:rPr>
          <w:sz w:val="28"/>
          <w:szCs w:val="28"/>
        </w:rPr>
      </w:pPr>
    </w:p>
    <w:p w:rsidR="006A5681" w:rsidRDefault="006A5681" w:rsidP="0096063A">
      <w:pPr>
        <w:ind w:left="-28"/>
        <w:jc w:val="both"/>
        <w:rPr>
          <w:sz w:val="28"/>
          <w:szCs w:val="28"/>
        </w:rPr>
      </w:pPr>
      <w:r>
        <w:rPr>
          <w:sz w:val="28"/>
          <w:szCs w:val="28"/>
        </w:rPr>
        <w:t>Даю согласие на обработку (сбор, систематизация, накопление, хранение, использование, обновление), в том числе автоматизированную, своих персональных данных в соответствии с Федеральным законом от 27.07.2006 № 152-ФЗ «О персональных данных».</w:t>
      </w:r>
    </w:p>
    <w:p w:rsidR="006A5681" w:rsidRPr="005525E6" w:rsidRDefault="006A5681" w:rsidP="0096063A">
      <w:pPr>
        <w:ind w:left="-28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176"/>
        <w:gridCol w:w="5496"/>
      </w:tblGrid>
      <w:tr w:rsidR="006A5681" w:rsidRPr="005525E6" w:rsidTr="005B7056">
        <w:tc>
          <w:tcPr>
            <w:tcW w:w="3936" w:type="dxa"/>
          </w:tcPr>
          <w:p w:rsidR="006A5681" w:rsidRPr="005525E6" w:rsidRDefault="006A5681" w:rsidP="005B7056">
            <w:pPr>
              <w:spacing w:after="160" w:line="240" w:lineRule="exact"/>
            </w:pPr>
            <w:r w:rsidRPr="005525E6">
              <w:t>_________________________________</w:t>
            </w:r>
          </w:p>
        </w:tc>
        <w:tc>
          <w:tcPr>
            <w:tcW w:w="5069" w:type="dxa"/>
          </w:tcPr>
          <w:p w:rsidR="006A5681" w:rsidRPr="005525E6" w:rsidRDefault="006A5681" w:rsidP="005B7056">
            <w:pPr>
              <w:spacing w:after="160" w:line="240" w:lineRule="exact"/>
            </w:pPr>
            <w:r w:rsidRPr="005525E6">
              <w:t>____________________________________________</w:t>
            </w:r>
          </w:p>
        </w:tc>
      </w:tr>
      <w:tr w:rsidR="006A5681" w:rsidTr="005B7056">
        <w:tc>
          <w:tcPr>
            <w:tcW w:w="3936" w:type="dxa"/>
          </w:tcPr>
          <w:p w:rsidR="006A5681" w:rsidRDefault="006A5681" w:rsidP="005B7056">
            <w:pPr>
              <w:spacing w:after="160" w:line="240" w:lineRule="exact"/>
              <w:jc w:val="center"/>
            </w:pPr>
            <w:r>
              <w:t>(подпись)</w:t>
            </w:r>
          </w:p>
        </w:tc>
        <w:tc>
          <w:tcPr>
            <w:tcW w:w="5069" w:type="dxa"/>
          </w:tcPr>
          <w:p w:rsidR="006A5681" w:rsidRDefault="006A5681" w:rsidP="005B7056">
            <w:pPr>
              <w:spacing w:after="160" w:line="240" w:lineRule="exact"/>
              <w:jc w:val="center"/>
            </w:pPr>
            <w:r>
              <w:t>(фамилия, имя, отчество участника)</w:t>
            </w:r>
          </w:p>
        </w:tc>
      </w:tr>
    </w:tbl>
    <w:p w:rsidR="006A5681" w:rsidRDefault="006A5681" w:rsidP="004F2FEE">
      <w:pPr>
        <w:ind w:left="-28"/>
        <w:rPr>
          <w:sz w:val="28"/>
          <w:szCs w:val="28"/>
        </w:rPr>
      </w:pPr>
    </w:p>
    <w:p w:rsidR="006A5681" w:rsidRDefault="006A5681" w:rsidP="005B7056">
      <w:pPr>
        <w:spacing w:after="160" w:line="240" w:lineRule="exact"/>
        <w:jc w:val="center"/>
      </w:pPr>
    </w:p>
    <w:p w:rsidR="006A5681" w:rsidRPr="008E7102" w:rsidRDefault="006A5681" w:rsidP="00D96E54">
      <w:pPr>
        <w:ind w:left="-28"/>
      </w:pPr>
      <w:r>
        <w:t>«_____»_______________2015 год</w:t>
      </w:r>
    </w:p>
    <w:sectPr w:rsidR="006A5681" w:rsidRPr="008E7102" w:rsidSect="00750203">
      <w:type w:val="continuous"/>
      <w:pgSz w:w="11907" w:h="16840" w:code="9"/>
      <w:pgMar w:top="85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2459"/>
    <w:multiLevelType w:val="hybridMultilevel"/>
    <w:tmpl w:val="50B48506"/>
    <w:lvl w:ilvl="0" w:tplc="AA0AD0C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346A65"/>
    <w:multiLevelType w:val="hybridMultilevel"/>
    <w:tmpl w:val="C422C3BE"/>
    <w:lvl w:ilvl="0" w:tplc="A0FC7B6E">
      <w:start w:val="1"/>
      <w:numFmt w:val="decimal"/>
      <w:lvlText w:val="%1."/>
      <w:lvlJc w:val="left"/>
      <w:pPr>
        <w:tabs>
          <w:tab w:val="num" w:pos="2065"/>
        </w:tabs>
        <w:ind w:left="2065" w:hanging="2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C6C4DCF"/>
    <w:multiLevelType w:val="multilevel"/>
    <w:tmpl w:val="E4508AD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12C13090"/>
    <w:multiLevelType w:val="multilevel"/>
    <w:tmpl w:val="C422C3BE"/>
    <w:lvl w:ilvl="0">
      <w:start w:val="1"/>
      <w:numFmt w:val="decimal"/>
      <w:lvlText w:val="%1."/>
      <w:lvlJc w:val="left"/>
      <w:pPr>
        <w:tabs>
          <w:tab w:val="num" w:pos="2065"/>
        </w:tabs>
        <w:ind w:left="2065" w:hanging="2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F85953"/>
    <w:multiLevelType w:val="hybridMultilevel"/>
    <w:tmpl w:val="213204E0"/>
    <w:lvl w:ilvl="0" w:tplc="C120637E">
      <w:start w:val="1"/>
      <w:numFmt w:val="decimal"/>
      <w:lvlText w:val="3.%1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1" w:tplc="FD460F54">
      <w:start w:val="1"/>
      <w:numFmt w:val="decimal"/>
      <w:lvlText w:val="2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EB4430D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712956"/>
    <w:multiLevelType w:val="multilevel"/>
    <w:tmpl w:val="C422C3BE"/>
    <w:lvl w:ilvl="0">
      <w:start w:val="1"/>
      <w:numFmt w:val="decimal"/>
      <w:lvlText w:val="%1."/>
      <w:lvlJc w:val="left"/>
      <w:pPr>
        <w:tabs>
          <w:tab w:val="num" w:pos="2065"/>
        </w:tabs>
        <w:ind w:left="2065" w:hanging="2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62C013E"/>
    <w:multiLevelType w:val="hybridMultilevel"/>
    <w:tmpl w:val="9D6E329C"/>
    <w:lvl w:ilvl="0" w:tplc="AA0AD0C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36AD59F3"/>
    <w:multiLevelType w:val="multilevel"/>
    <w:tmpl w:val="C422C3BE"/>
    <w:lvl w:ilvl="0">
      <w:start w:val="1"/>
      <w:numFmt w:val="decimal"/>
      <w:lvlText w:val="%1."/>
      <w:lvlJc w:val="left"/>
      <w:pPr>
        <w:tabs>
          <w:tab w:val="num" w:pos="2065"/>
        </w:tabs>
        <w:ind w:left="2065" w:hanging="2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6D3C3A"/>
    <w:multiLevelType w:val="multilevel"/>
    <w:tmpl w:val="99B4F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F36038"/>
    <w:multiLevelType w:val="hybridMultilevel"/>
    <w:tmpl w:val="2C983DAC"/>
    <w:lvl w:ilvl="0" w:tplc="8DF0C49C">
      <w:start w:val="1"/>
      <w:numFmt w:val="bullet"/>
      <w:lvlText w:val="-"/>
      <w:lvlJc w:val="left"/>
      <w:pPr>
        <w:tabs>
          <w:tab w:val="num" w:pos="1158"/>
        </w:tabs>
        <w:ind w:left="115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28225FC"/>
    <w:multiLevelType w:val="hybridMultilevel"/>
    <w:tmpl w:val="1AFA3700"/>
    <w:lvl w:ilvl="0" w:tplc="4630351E">
      <w:start w:val="1"/>
      <w:numFmt w:val="decimal"/>
      <w:lvlText w:val="3.%1."/>
      <w:lvlJc w:val="left"/>
      <w:pPr>
        <w:tabs>
          <w:tab w:val="num" w:pos="2251"/>
        </w:tabs>
        <w:ind w:left="2251" w:hanging="720"/>
      </w:pPr>
      <w:rPr>
        <w:rFonts w:cs="Times New Roman" w:hint="default"/>
        <w:b w:val="0"/>
      </w:rPr>
    </w:lvl>
    <w:lvl w:ilvl="1" w:tplc="75CEE0A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5163285"/>
    <w:multiLevelType w:val="hybridMultilevel"/>
    <w:tmpl w:val="161EE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D225094"/>
    <w:multiLevelType w:val="hybridMultilevel"/>
    <w:tmpl w:val="FE20DD46"/>
    <w:lvl w:ilvl="0" w:tplc="75CEE0A2">
      <w:start w:val="1"/>
      <w:numFmt w:val="bullet"/>
      <w:lvlText w:val=""/>
      <w:lvlJc w:val="left"/>
      <w:pPr>
        <w:tabs>
          <w:tab w:val="num" w:pos="1821"/>
        </w:tabs>
        <w:ind w:left="18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3">
    <w:nsid w:val="5A6B0DBA"/>
    <w:multiLevelType w:val="hybridMultilevel"/>
    <w:tmpl w:val="A8C4F5F0"/>
    <w:lvl w:ilvl="0" w:tplc="002CE274">
      <w:start w:val="1"/>
      <w:numFmt w:val="decimal"/>
      <w:lvlText w:val="1.%1."/>
      <w:lvlJc w:val="left"/>
      <w:pPr>
        <w:tabs>
          <w:tab w:val="num" w:pos="2138"/>
        </w:tabs>
        <w:ind w:left="2138" w:hanging="607"/>
      </w:pPr>
      <w:rPr>
        <w:rFonts w:cs="Times New Roman" w:hint="default"/>
      </w:rPr>
    </w:lvl>
    <w:lvl w:ilvl="1" w:tplc="8DF0C49C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Vrinda" w:hAnsi="Vrinda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5C08765E"/>
    <w:multiLevelType w:val="multilevel"/>
    <w:tmpl w:val="C422C3BE"/>
    <w:lvl w:ilvl="0">
      <w:start w:val="1"/>
      <w:numFmt w:val="decimal"/>
      <w:lvlText w:val="%1."/>
      <w:lvlJc w:val="left"/>
      <w:pPr>
        <w:tabs>
          <w:tab w:val="num" w:pos="2065"/>
        </w:tabs>
        <w:ind w:left="2065" w:hanging="2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E3553A3"/>
    <w:multiLevelType w:val="hybridMultilevel"/>
    <w:tmpl w:val="AD5E7584"/>
    <w:lvl w:ilvl="0" w:tplc="75CEE0A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BB5CA5"/>
    <w:multiLevelType w:val="hybridMultilevel"/>
    <w:tmpl w:val="CF42BE10"/>
    <w:lvl w:ilvl="0" w:tplc="FD08E5EE">
      <w:start w:val="1"/>
      <w:numFmt w:val="decimal"/>
      <w:lvlText w:val="5.%1."/>
      <w:lvlJc w:val="left"/>
      <w:pPr>
        <w:tabs>
          <w:tab w:val="num" w:pos="2181"/>
        </w:tabs>
        <w:ind w:left="218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A1752E7"/>
    <w:multiLevelType w:val="multilevel"/>
    <w:tmpl w:val="C422C3BE"/>
    <w:lvl w:ilvl="0">
      <w:start w:val="1"/>
      <w:numFmt w:val="decimal"/>
      <w:lvlText w:val="%1."/>
      <w:lvlJc w:val="left"/>
      <w:pPr>
        <w:tabs>
          <w:tab w:val="num" w:pos="2065"/>
        </w:tabs>
        <w:ind w:left="2065" w:hanging="2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1E368B2"/>
    <w:multiLevelType w:val="hybridMultilevel"/>
    <w:tmpl w:val="733AEB18"/>
    <w:lvl w:ilvl="0" w:tplc="75CEE0A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E94BC4"/>
    <w:multiLevelType w:val="hybridMultilevel"/>
    <w:tmpl w:val="D162538E"/>
    <w:lvl w:ilvl="0" w:tplc="8DF0C49C">
      <w:start w:val="1"/>
      <w:numFmt w:val="bullet"/>
      <w:lvlText w:val="-"/>
      <w:lvlJc w:val="left"/>
      <w:pPr>
        <w:ind w:left="74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0">
    <w:nsid w:val="77B94D18"/>
    <w:multiLevelType w:val="multilevel"/>
    <w:tmpl w:val="C47415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0B1294"/>
    <w:multiLevelType w:val="hybridMultilevel"/>
    <w:tmpl w:val="D20814A0"/>
    <w:lvl w:ilvl="0" w:tplc="8DF0C49C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15"/>
  </w:num>
  <w:num w:numId="5">
    <w:abstractNumId w:val="10"/>
  </w:num>
  <w:num w:numId="6">
    <w:abstractNumId w:val="12"/>
  </w:num>
  <w:num w:numId="7">
    <w:abstractNumId w:val="16"/>
  </w:num>
  <w:num w:numId="8">
    <w:abstractNumId w:val="1"/>
  </w:num>
  <w:num w:numId="9">
    <w:abstractNumId w:val="18"/>
  </w:num>
  <w:num w:numId="10">
    <w:abstractNumId w:val="6"/>
  </w:num>
  <w:num w:numId="11">
    <w:abstractNumId w:val="0"/>
  </w:num>
  <w:num w:numId="12">
    <w:abstractNumId w:val="19"/>
  </w:num>
  <w:num w:numId="13">
    <w:abstractNumId w:val="2"/>
  </w:num>
  <w:num w:numId="14">
    <w:abstractNumId w:val="8"/>
  </w:num>
  <w:num w:numId="15">
    <w:abstractNumId w:val="21"/>
  </w:num>
  <w:num w:numId="16">
    <w:abstractNumId w:val="20"/>
  </w:num>
  <w:num w:numId="17">
    <w:abstractNumId w:val="11"/>
  </w:num>
  <w:num w:numId="18">
    <w:abstractNumId w:val="17"/>
  </w:num>
  <w:num w:numId="19">
    <w:abstractNumId w:val="7"/>
  </w:num>
  <w:num w:numId="20">
    <w:abstractNumId w:val="14"/>
  </w:num>
  <w:num w:numId="21">
    <w:abstractNumId w:val="5"/>
  </w:num>
  <w:num w:numId="22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hyphenationZone w:val="357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5F4"/>
    <w:rsid w:val="00002621"/>
    <w:rsid w:val="00005CD3"/>
    <w:rsid w:val="00005EF9"/>
    <w:rsid w:val="00022A45"/>
    <w:rsid w:val="00024B9D"/>
    <w:rsid w:val="00027E12"/>
    <w:rsid w:val="00031A7A"/>
    <w:rsid w:val="00044BED"/>
    <w:rsid w:val="00047A3D"/>
    <w:rsid w:val="00062A61"/>
    <w:rsid w:val="000665CD"/>
    <w:rsid w:val="00066697"/>
    <w:rsid w:val="00077C12"/>
    <w:rsid w:val="00080D3B"/>
    <w:rsid w:val="00086AE0"/>
    <w:rsid w:val="00092FD7"/>
    <w:rsid w:val="000975C1"/>
    <w:rsid w:val="00097A24"/>
    <w:rsid w:val="000A2EE8"/>
    <w:rsid w:val="000C3B44"/>
    <w:rsid w:val="000C7955"/>
    <w:rsid w:val="000D0A8A"/>
    <w:rsid w:val="000D33E6"/>
    <w:rsid w:val="000E0A8D"/>
    <w:rsid w:val="000E4027"/>
    <w:rsid w:val="000E47AD"/>
    <w:rsid w:val="000F3091"/>
    <w:rsid w:val="0014166A"/>
    <w:rsid w:val="001436AB"/>
    <w:rsid w:val="001455D3"/>
    <w:rsid w:val="0014631B"/>
    <w:rsid w:val="00153F35"/>
    <w:rsid w:val="00154138"/>
    <w:rsid w:val="00154B53"/>
    <w:rsid w:val="00155D3E"/>
    <w:rsid w:val="001603B7"/>
    <w:rsid w:val="001617AB"/>
    <w:rsid w:val="00165FBA"/>
    <w:rsid w:val="001660FE"/>
    <w:rsid w:val="001675FF"/>
    <w:rsid w:val="00172DF8"/>
    <w:rsid w:val="0017612D"/>
    <w:rsid w:val="001813C3"/>
    <w:rsid w:val="0018408C"/>
    <w:rsid w:val="00185E3C"/>
    <w:rsid w:val="001A0676"/>
    <w:rsid w:val="001A4705"/>
    <w:rsid w:val="001B70C2"/>
    <w:rsid w:val="001C2B7D"/>
    <w:rsid w:val="001C2F65"/>
    <w:rsid w:val="001D01C7"/>
    <w:rsid w:val="001D6883"/>
    <w:rsid w:val="001F27B2"/>
    <w:rsid w:val="001F633D"/>
    <w:rsid w:val="002028BF"/>
    <w:rsid w:val="00206E71"/>
    <w:rsid w:val="00220014"/>
    <w:rsid w:val="00233E2C"/>
    <w:rsid w:val="00237A2E"/>
    <w:rsid w:val="00237AFB"/>
    <w:rsid w:val="00237E40"/>
    <w:rsid w:val="002406C9"/>
    <w:rsid w:val="00243A81"/>
    <w:rsid w:val="00254CA0"/>
    <w:rsid w:val="0028277B"/>
    <w:rsid w:val="002847D4"/>
    <w:rsid w:val="00286AE5"/>
    <w:rsid w:val="00292B37"/>
    <w:rsid w:val="002A2641"/>
    <w:rsid w:val="002A3211"/>
    <w:rsid w:val="002A4751"/>
    <w:rsid w:val="002C2CC3"/>
    <w:rsid w:val="002C3C2B"/>
    <w:rsid w:val="002D20B9"/>
    <w:rsid w:val="002E2ABA"/>
    <w:rsid w:val="002E3DE0"/>
    <w:rsid w:val="002E7108"/>
    <w:rsid w:val="002F0CEF"/>
    <w:rsid w:val="002F0F9B"/>
    <w:rsid w:val="003012A2"/>
    <w:rsid w:val="00314AFF"/>
    <w:rsid w:val="00315AF5"/>
    <w:rsid w:val="00324373"/>
    <w:rsid w:val="00330A59"/>
    <w:rsid w:val="00343437"/>
    <w:rsid w:val="003556C7"/>
    <w:rsid w:val="0036375C"/>
    <w:rsid w:val="003703C6"/>
    <w:rsid w:val="003714C4"/>
    <w:rsid w:val="00372D3B"/>
    <w:rsid w:val="0038064A"/>
    <w:rsid w:val="00385D55"/>
    <w:rsid w:val="003A3F51"/>
    <w:rsid w:val="003A5FA3"/>
    <w:rsid w:val="003B1FDF"/>
    <w:rsid w:val="003B2163"/>
    <w:rsid w:val="003B370D"/>
    <w:rsid w:val="003C56BD"/>
    <w:rsid w:val="003C7D0E"/>
    <w:rsid w:val="003D2D54"/>
    <w:rsid w:val="003E3FDE"/>
    <w:rsid w:val="003E6DA5"/>
    <w:rsid w:val="003F3D7B"/>
    <w:rsid w:val="004007D5"/>
    <w:rsid w:val="004008F8"/>
    <w:rsid w:val="00405B43"/>
    <w:rsid w:val="00410C1B"/>
    <w:rsid w:val="00413073"/>
    <w:rsid w:val="00421BEF"/>
    <w:rsid w:val="00426C1A"/>
    <w:rsid w:val="00430BD7"/>
    <w:rsid w:val="00431F05"/>
    <w:rsid w:val="00433D50"/>
    <w:rsid w:val="004420C3"/>
    <w:rsid w:val="00452378"/>
    <w:rsid w:val="004618CF"/>
    <w:rsid w:val="00471C2B"/>
    <w:rsid w:val="004725D0"/>
    <w:rsid w:val="00476B9B"/>
    <w:rsid w:val="00482113"/>
    <w:rsid w:val="00484868"/>
    <w:rsid w:val="00487C05"/>
    <w:rsid w:val="00493D54"/>
    <w:rsid w:val="00495135"/>
    <w:rsid w:val="00496659"/>
    <w:rsid w:val="004A4F6C"/>
    <w:rsid w:val="004A6706"/>
    <w:rsid w:val="004A71C8"/>
    <w:rsid w:val="004B5287"/>
    <w:rsid w:val="004B5F95"/>
    <w:rsid w:val="004C0F77"/>
    <w:rsid w:val="004D2601"/>
    <w:rsid w:val="004D32D0"/>
    <w:rsid w:val="004E2DE3"/>
    <w:rsid w:val="004F2FEE"/>
    <w:rsid w:val="004F3A20"/>
    <w:rsid w:val="004F47DD"/>
    <w:rsid w:val="004F4B32"/>
    <w:rsid w:val="00510BDA"/>
    <w:rsid w:val="00513BBF"/>
    <w:rsid w:val="00514F67"/>
    <w:rsid w:val="00523522"/>
    <w:rsid w:val="0052468A"/>
    <w:rsid w:val="00531BDF"/>
    <w:rsid w:val="005347D3"/>
    <w:rsid w:val="00536A84"/>
    <w:rsid w:val="005503F3"/>
    <w:rsid w:val="005525E6"/>
    <w:rsid w:val="00564BA4"/>
    <w:rsid w:val="0057777A"/>
    <w:rsid w:val="00577FD5"/>
    <w:rsid w:val="0058263C"/>
    <w:rsid w:val="005906EB"/>
    <w:rsid w:val="00590B33"/>
    <w:rsid w:val="00592E30"/>
    <w:rsid w:val="00593317"/>
    <w:rsid w:val="0059332F"/>
    <w:rsid w:val="005965C4"/>
    <w:rsid w:val="005A0A91"/>
    <w:rsid w:val="005A3418"/>
    <w:rsid w:val="005A777B"/>
    <w:rsid w:val="005B25F4"/>
    <w:rsid w:val="005B4560"/>
    <w:rsid w:val="005B7056"/>
    <w:rsid w:val="005D3312"/>
    <w:rsid w:val="005E3130"/>
    <w:rsid w:val="005E430F"/>
    <w:rsid w:val="005E4E31"/>
    <w:rsid w:val="005E7D68"/>
    <w:rsid w:val="00602270"/>
    <w:rsid w:val="006050F4"/>
    <w:rsid w:val="00606690"/>
    <w:rsid w:val="0060738D"/>
    <w:rsid w:val="006225E0"/>
    <w:rsid w:val="006337FD"/>
    <w:rsid w:val="006405EA"/>
    <w:rsid w:val="0064716E"/>
    <w:rsid w:val="006517D3"/>
    <w:rsid w:val="00651BD9"/>
    <w:rsid w:val="006522F9"/>
    <w:rsid w:val="00654FE2"/>
    <w:rsid w:val="00657FCC"/>
    <w:rsid w:val="0067089B"/>
    <w:rsid w:val="00677CFF"/>
    <w:rsid w:val="006869B1"/>
    <w:rsid w:val="00691EE3"/>
    <w:rsid w:val="00695825"/>
    <w:rsid w:val="006A281E"/>
    <w:rsid w:val="006A3435"/>
    <w:rsid w:val="006A5681"/>
    <w:rsid w:val="006A64AA"/>
    <w:rsid w:val="006A7BD7"/>
    <w:rsid w:val="006B25E4"/>
    <w:rsid w:val="006C1B1F"/>
    <w:rsid w:val="006C677C"/>
    <w:rsid w:val="006D2913"/>
    <w:rsid w:val="006D3AB0"/>
    <w:rsid w:val="006D68AB"/>
    <w:rsid w:val="007050BC"/>
    <w:rsid w:val="007170D1"/>
    <w:rsid w:val="00720C26"/>
    <w:rsid w:val="00720CFA"/>
    <w:rsid w:val="00726827"/>
    <w:rsid w:val="00732272"/>
    <w:rsid w:val="00742EFC"/>
    <w:rsid w:val="00745109"/>
    <w:rsid w:val="00750203"/>
    <w:rsid w:val="007507FF"/>
    <w:rsid w:val="00751E89"/>
    <w:rsid w:val="007725CF"/>
    <w:rsid w:val="007755FA"/>
    <w:rsid w:val="00775F0C"/>
    <w:rsid w:val="00775FF0"/>
    <w:rsid w:val="00776996"/>
    <w:rsid w:val="00776EC5"/>
    <w:rsid w:val="00790787"/>
    <w:rsid w:val="007948CC"/>
    <w:rsid w:val="007964CA"/>
    <w:rsid w:val="007965A5"/>
    <w:rsid w:val="007A12BD"/>
    <w:rsid w:val="007B4327"/>
    <w:rsid w:val="007B7493"/>
    <w:rsid w:val="007D7DDF"/>
    <w:rsid w:val="007E5DA6"/>
    <w:rsid w:val="007F247E"/>
    <w:rsid w:val="007F347B"/>
    <w:rsid w:val="007F5628"/>
    <w:rsid w:val="008138D7"/>
    <w:rsid w:val="00823DD6"/>
    <w:rsid w:val="00824ED8"/>
    <w:rsid w:val="00836BDA"/>
    <w:rsid w:val="00842A57"/>
    <w:rsid w:val="00851C1F"/>
    <w:rsid w:val="0085216F"/>
    <w:rsid w:val="00852F10"/>
    <w:rsid w:val="008557CA"/>
    <w:rsid w:val="0086130B"/>
    <w:rsid w:val="00867369"/>
    <w:rsid w:val="008702B5"/>
    <w:rsid w:val="00870736"/>
    <w:rsid w:val="0087152B"/>
    <w:rsid w:val="00876FC3"/>
    <w:rsid w:val="00891B35"/>
    <w:rsid w:val="008A36FF"/>
    <w:rsid w:val="008B0DE4"/>
    <w:rsid w:val="008B6A6E"/>
    <w:rsid w:val="008C03D9"/>
    <w:rsid w:val="008C515F"/>
    <w:rsid w:val="008C617C"/>
    <w:rsid w:val="008E1455"/>
    <w:rsid w:val="008E32DD"/>
    <w:rsid w:val="008E3974"/>
    <w:rsid w:val="008E7102"/>
    <w:rsid w:val="008F22ED"/>
    <w:rsid w:val="0090204F"/>
    <w:rsid w:val="00906A2C"/>
    <w:rsid w:val="00913816"/>
    <w:rsid w:val="00922B9D"/>
    <w:rsid w:val="00924575"/>
    <w:rsid w:val="0092586F"/>
    <w:rsid w:val="00933C4D"/>
    <w:rsid w:val="00941431"/>
    <w:rsid w:val="009436CE"/>
    <w:rsid w:val="00944CE0"/>
    <w:rsid w:val="009470B7"/>
    <w:rsid w:val="0096063A"/>
    <w:rsid w:val="00964494"/>
    <w:rsid w:val="009676ED"/>
    <w:rsid w:val="00970B95"/>
    <w:rsid w:val="00971829"/>
    <w:rsid w:val="009756D9"/>
    <w:rsid w:val="00977101"/>
    <w:rsid w:val="00977E74"/>
    <w:rsid w:val="009924E2"/>
    <w:rsid w:val="009B207B"/>
    <w:rsid w:val="009B63A3"/>
    <w:rsid w:val="009C1BF5"/>
    <w:rsid w:val="009C71EC"/>
    <w:rsid w:val="009D115C"/>
    <w:rsid w:val="009D3D7A"/>
    <w:rsid w:val="009D525D"/>
    <w:rsid w:val="009D5D18"/>
    <w:rsid w:val="009E223B"/>
    <w:rsid w:val="009E7DC2"/>
    <w:rsid w:val="00A03468"/>
    <w:rsid w:val="00A06E98"/>
    <w:rsid w:val="00A209B6"/>
    <w:rsid w:val="00A23204"/>
    <w:rsid w:val="00A250C1"/>
    <w:rsid w:val="00A27D00"/>
    <w:rsid w:val="00A27DAC"/>
    <w:rsid w:val="00A44BDB"/>
    <w:rsid w:val="00A476F4"/>
    <w:rsid w:val="00A47A45"/>
    <w:rsid w:val="00A54DBD"/>
    <w:rsid w:val="00A56D41"/>
    <w:rsid w:val="00A6244F"/>
    <w:rsid w:val="00A660B5"/>
    <w:rsid w:val="00A76533"/>
    <w:rsid w:val="00A96FF4"/>
    <w:rsid w:val="00A97461"/>
    <w:rsid w:val="00AA0BFA"/>
    <w:rsid w:val="00AA124C"/>
    <w:rsid w:val="00AA302E"/>
    <w:rsid w:val="00AA3D7B"/>
    <w:rsid w:val="00AA49A6"/>
    <w:rsid w:val="00AB14D4"/>
    <w:rsid w:val="00AB6D26"/>
    <w:rsid w:val="00AB7C7C"/>
    <w:rsid w:val="00AD2BF2"/>
    <w:rsid w:val="00AD38E8"/>
    <w:rsid w:val="00AD7885"/>
    <w:rsid w:val="00AF2CB7"/>
    <w:rsid w:val="00AF38A1"/>
    <w:rsid w:val="00B103B5"/>
    <w:rsid w:val="00B12CF8"/>
    <w:rsid w:val="00B13FEC"/>
    <w:rsid w:val="00B1461F"/>
    <w:rsid w:val="00B17D3F"/>
    <w:rsid w:val="00B225C8"/>
    <w:rsid w:val="00B322F7"/>
    <w:rsid w:val="00B344C9"/>
    <w:rsid w:val="00B3676A"/>
    <w:rsid w:val="00B47E6B"/>
    <w:rsid w:val="00B53574"/>
    <w:rsid w:val="00B54BFD"/>
    <w:rsid w:val="00B5691D"/>
    <w:rsid w:val="00B5753B"/>
    <w:rsid w:val="00B6493E"/>
    <w:rsid w:val="00B75410"/>
    <w:rsid w:val="00B94D31"/>
    <w:rsid w:val="00B9733F"/>
    <w:rsid w:val="00BA3FCB"/>
    <w:rsid w:val="00BB0292"/>
    <w:rsid w:val="00BC2CBF"/>
    <w:rsid w:val="00BC3C26"/>
    <w:rsid w:val="00BC4084"/>
    <w:rsid w:val="00BD5DDE"/>
    <w:rsid w:val="00BE1273"/>
    <w:rsid w:val="00BE144C"/>
    <w:rsid w:val="00BE5CC7"/>
    <w:rsid w:val="00BF4FE0"/>
    <w:rsid w:val="00BF5AF2"/>
    <w:rsid w:val="00C17CFE"/>
    <w:rsid w:val="00C22244"/>
    <w:rsid w:val="00C26073"/>
    <w:rsid w:val="00C31EFE"/>
    <w:rsid w:val="00C34D22"/>
    <w:rsid w:val="00C37E9F"/>
    <w:rsid w:val="00C43267"/>
    <w:rsid w:val="00C64452"/>
    <w:rsid w:val="00C644D2"/>
    <w:rsid w:val="00C71B3C"/>
    <w:rsid w:val="00C94C5B"/>
    <w:rsid w:val="00C968A0"/>
    <w:rsid w:val="00CA330C"/>
    <w:rsid w:val="00CA4B3F"/>
    <w:rsid w:val="00CB26F8"/>
    <w:rsid w:val="00CC7DC7"/>
    <w:rsid w:val="00CD04D5"/>
    <w:rsid w:val="00CD1B92"/>
    <w:rsid w:val="00CD3D3D"/>
    <w:rsid w:val="00CD666B"/>
    <w:rsid w:val="00CF1363"/>
    <w:rsid w:val="00CF16C2"/>
    <w:rsid w:val="00D05A2E"/>
    <w:rsid w:val="00D17796"/>
    <w:rsid w:val="00D20661"/>
    <w:rsid w:val="00D20762"/>
    <w:rsid w:val="00D20F80"/>
    <w:rsid w:val="00D22940"/>
    <w:rsid w:val="00D2624B"/>
    <w:rsid w:val="00D27F67"/>
    <w:rsid w:val="00D3160B"/>
    <w:rsid w:val="00D4342C"/>
    <w:rsid w:val="00D465B6"/>
    <w:rsid w:val="00D53E97"/>
    <w:rsid w:val="00D5603A"/>
    <w:rsid w:val="00D67510"/>
    <w:rsid w:val="00D70E6E"/>
    <w:rsid w:val="00D7153D"/>
    <w:rsid w:val="00D716DD"/>
    <w:rsid w:val="00D72494"/>
    <w:rsid w:val="00D77174"/>
    <w:rsid w:val="00D935FD"/>
    <w:rsid w:val="00D9424D"/>
    <w:rsid w:val="00D96E54"/>
    <w:rsid w:val="00DA269F"/>
    <w:rsid w:val="00DB0965"/>
    <w:rsid w:val="00DB4AA7"/>
    <w:rsid w:val="00DB4EDA"/>
    <w:rsid w:val="00DB5376"/>
    <w:rsid w:val="00DB7742"/>
    <w:rsid w:val="00DC0DD7"/>
    <w:rsid w:val="00DD2F03"/>
    <w:rsid w:val="00DD41AE"/>
    <w:rsid w:val="00DD792C"/>
    <w:rsid w:val="00DE3EFF"/>
    <w:rsid w:val="00DE4066"/>
    <w:rsid w:val="00E10CA2"/>
    <w:rsid w:val="00E11A88"/>
    <w:rsid w:val="00E120F9"/>
    <w:rsid w:val="00E245EC"/>
    <w:rsid w:val="00E308E8"/>
    <w:rsid w:val="00E34D19"/>
    <w:rsid w:val="00E448A3"/>
    <w:rsid w:val="00E47ED9"/>
    <w:rsid w:val="00E51809"/>
    <w:rsid w:val="00E558C1"/>
    <w:rsid w:val="00E65B44"/>
    <w:rsid w:val="00E67A48"/>
    <w:rsid w:val="00E709B9"/>
    <w:rsid w:val="00E77CA0"/>
    <w:rsid w:val="00E82319"/>
    <w:rsid w:val="00E9119A"/>
    <w:rsid w:val="00E94422"/>
    <w:rsid w:val="00EC0102"/>
    <w:rsid w:val="00EC1693"/>
    <w:rsid w:val="00EC1B74"/>
    <w:rsid w:val="00EC4A4C"/>
    <w:rsid w:val="00EC6B04"/>
    <w:rsid w:val="00EF219F"/>
    <w:rsid w:val="00F07A61"/>
    <w:rsid w:val="00F107ED"/>
    <w:rsid w:val="00F112E2"/>
    <w:rsid w:val="00F24A28"/>
    <w:rsid w:val="00F30A54"/>
    <w:rsid w:val="00F32FB7"/>
    <w:rsid w:val="00F3623C"/>
    <w:rsid w:val="00F51AC9"/>
    <w:rsid w:val="00F538F8"/>
    <w:rsid w:val="00F56FAD"/>
    <w:rsid w:val="00F6414B"/>
    <w:rsid w:val="00F71617"/>
    <w:rsid w:val="00F73F79"/>
    <w:rsid w:val="00F755B3"/>
    <w:rsid w:val="00F760BB"/>
    <w:rsid w:val="00F80320"/>
    <w:rsid w:val="00F84207"/>
    <w:rsid w:val="00F91DE3"/>
    <w:rsid w:val="00F949AA"/>
    <w:rsid w:val="00FB0C90"/>
    <w:rsid w:val="00FB2DE4"/>
    <w:rsid w:val="00FB6133"/>
    <w:rsid w:val="00FB63E2"/>
    <w:rsid w:val="00FB7955"/>
    <w:rsid w:val="00FD4971"/>
    <w:rsid w:val="00FD4D81"/>
    <w:rsid w:val="00FE3B84"/>
    <w:rsid w:val="00FE46B8"/>
    <w:rsid w:val="00FE6E48"/>
    <w:rsid w:val="00FE724F"/>
    <w:rsid w:val="00FF4F06"/>
    <w:rsid w:val="00FF61E9"/>
    <w:rsid w:val="00FF6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DC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5B25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">
    <w:name w:val="Char Char Знак"/>
    <w:basedOn w:val="Normal"/>
    <w:uiPriority w:val="99"/>
    <w:rsid w:val="009E7DC2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9E7DC2"/>
    <w:pPr>
      <w:spacing w:before="100" w:beforeAutospacing="1" w:after="100" w:afterAutospacing="1"/>
    </w:pPr>
  </w:style>
  <w:style w:type="character" w:customStyle="1" w:styleId="TitleChar">
    <w:name w:val="Title Char"/>
    <w:basedOn w:val="DefaultParagraphFont"/>
    <w:link w:val="Title"/>
    <w:uiPriority w:val="99"/>
    <w:locked/>
    <w:rsid w:val="00AD7885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">
    <w:name w:val="Знак"/>
    <w:basedOn w:val="Normal"/>
    <w:uiPriority w:val="99"/>
    <w:rsid w:val="009E7D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F24A28"/>
    <w:pPr>
      <w:spacing w:before="100" w:beforeAutospacing="1"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06E98"/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F24A28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F24A28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94C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D7885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8E71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90204F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3714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25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825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25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25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648</TotalTime>
  <Pages>10</Pages>
  <Words>2688</Words>
  <Characters>15322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MarchukSV</dc:creator>
  <cp:keywords/>
  <dc:description/>
  <cp:lastModifiedBy>Admin</cp:lastModifiedBy>
  <cp:revision>87</cp:revision>
  <cp:lastPrinted>2015-03-02T09:22:00Z</cp:lastPrinted>
  <dcterms:created xsi:type="dcterms:W3CDTF">2014-04-17T08:56:00Z</dcterms:created>
  <dcterms:modified xsi:type="dcterms:W3CDTF">2015-03-02T12:39:00Z</dcterms:modified>
</cp:coreProperties>
</file>